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D93" w:rsidRPr="00F47B74" w:rsidRDefault="00AE5D93" w:rsidP="006C4079">
      <w:pPr>
        <w:pStyle w:val="a"/>
        <w:jc w:val="center"/>
        <w:rPr>
          <w:rFonts w:cs="Arial"/>
          <w:b/>
          <w:sz w:val="24"/>
          <w:szCs w:val="24"/>
        </w:rPr>
      </w:pPr>
      <w:r w:rsidRPr="00F47B74">
        <w:rPr>
          <w:rFonts w:cs="Arial"/>
          <w:b/>
          <w:sz w:val="24"/>
          <w:szCs w:val="24"/>
        </w:rPr>
        <w:t>ДОГОВОР ПОСТАВКИ</w:t>
      </w:r>
    </w:p>
    <w:p w:rsidR="00AE5D93" w:rsidRDefault="00AE5D93" w:rsidP="006C4079">
      <w:pPr>
        <w:pStyle w:val="BodyTextIndent3"/>
        <w:spacing w:line="360" w:lineRule="auto"/>
        <w:ind w:left="0"/>
        <w:jc w:val="both"/>
      </w:pPr>
      <w:r w:rsidRPr="00F47B74">
        <w:t>г</w:t>
      </w:r>
      <w:smartTag w:uri="urn:schemas-microsoft-com:office:smarttags" w:element="PersonName">
        <w:r w:rsidRPr="00F47B74">
          <w:t xml:space="preserve">. </w:t>
        </w:r>
      </w:smartTag>
      <w:r w:rsidRPr="00F47B74">
        <w:t xml:space="preserve">Десногорск </w:t>
      </w:r>
      <w:r w:rsidRPr="00F47B74">
        <w:tab/>
      </w:r>
      <w:r w:rsidRPr="00F47B74">
        <w:tab/>
      </w:r>
      <w:r w:rsidRPr="00F47B74">
        <w:tab/>
      </w:r>
      <w:r w:rsidRPr="00F47B74">
        <w:tab/>
      </w:r>
      <w:r>
        <w:t xml:space="preserve">           </w:t>
      </w:r>
      <w:r>
        <w:tab/>
      </w:r>
      <w:r>
        <w:tab/>
        <w:t>«___»__________201_</w:t>
      </w:r>
      <w:r w:rsidRPr="00F47B74">
        <w:t xml:space="preserve"> г.</w:t>
      </w:r>
    </w:p>
    <w:p w:rsidR="00AE5D93" w:rsidRPr="00F47B74" w:rsidRDefault="00AE5D93" w:rsidP="006C4079">
      <w:pPr>
        <w:pStyle w:val="BodyTextIndent3"/>
        <w:spacing w:line="360" w:lineRule="auto"/>
        <w:ind w:left="0"/>
        <w:jc w:val="both"/>
      </w:pPr>
    </w:p>
    <w:p w:rsidR="00AE5D93" w:rsidRDefault="00AE5D93" w:rsidP="006C4079">
      <w:pPr>
        <w:pStyle w:val="a"/>
        <w:spacing w:before="0" w:after="0" w:line="300" w:lineRule="auto"/>
        <w:rPr>
          <w:rFonts w:cs="Arial"/>
          <w:sz w:val="24"/>
          <w:szCs w:val="24"/>
        </w:rPr>
      </w:pPr>
      <w:r w:rsidRPr="00F47B74">
        <w:rPr>
          <w:rFonts w:cs="Arial"/>
          <w:sz w:val="24"/>
          <w:szCs w:val="24"/>
        </w:rPr>
        <w:tab/>
        <w:t xml:space="preserve">Открытое акционерное общество «Российский концерн по производству электрической и тепловой энергии на атомных станциях» (ОАО «Концерн Росэнергоатом»), именуемый в дальнейшем </w:t>
      </w:r>
      <w:r w:rsidRPr="00F47B74">
        <w:rPr>
          <w:rFonts w:cs="Arial"/>
          <w:b/>
          <w:bCs/>
          <w:sz w:val="24"/>
          <w:szCs w:val="24"/>
        </w:rPr>
        <w:t>«Покупатель»</w:t>
      </w:r>
      <w:r w:rsidRPr="00F47B74">
        <w:rPr>
          <w:rFonts w:cs="Arial"/>
          <w:sz w:val="24"/>
          <w:szCs w:val="24"/>
        </w:rPr>
        <w:t xml:space="preserve">, в лице заместителя Генерального  директора – директора филиала ОАО «Концерн Росэнергоатом" “Смоленская атомная станция” Петрова А.Ю., действующего на основании Положения о Филиале и доверенности № 27-20/3497 от 09.12.2010г., с одной стороны  и </w:t>
      </w:r>
      <w:r>
        <w:rPr>
          <w:rFonts w:cs="Arial"/>
          <w:sz w:val="24"/>
          <w:szCs w:val="24"/>
        </w:rPr>
        <w:t>_____________</w:t>
      </w:r>
      <w:r w:rsidRPr="00F47B74">
        <w:rPr>
          <w:rFonts w:cs="Arial"/>
          <w:sz w:val="24"/>
          <w:szCs w:val="24"/>
        </w:rPr>
        <w:t>,</w:t>
      </w:r>
      <w:r w:rsidRPr="00F47B74">
        <w:rPr>
          <w:rFonts w:cs="Arial"/>
          <w:b/>
          <w:bCs/>
          <w:sz w:val="24"/>
          <w:szCs w:val="24"/>
        </w:rPr>
        <w:t xml:space="preserve"> </w:t>
      </w:r>
      <w:r w:rsidRPr="00F47B74">
        <w:rPr>
          <w:rFonts w:cs="Arial"/>
          <w:sz w:val="24"/>
          <w:szCs w:val="24"/>
        </w:rPr>
        <w:t xml:space="preserve">именуемое  в дальнейшем </w:t>
      </w:r>
      <w:r w:rsidRPr="00F47B74">
        <w:rPr>
          <w:rFonts w:cs="Arial"/>
          <w:b/>
          <w:bCs/>
          <w:sz w:val="24"/>
          <w:szCs w:val="24"/>
        </w:rPr>
        <w:t>«Поставщик»</w:t>
      </w:r>
      <w:r w:rsidRPr="00F47B74">
        <w:rPr>
          <w:rFonts w:cs="Arial"/>
          <w:sz w:val="24"/>
          <w:szCs w:val="24"/>
        </w:rPr>
        <w:t xml:space="preserve">, в лице </w:t>
      </w:r>
      <w:r>
        <w:rPr>
          <w:rFonts w:cs="Arial"/>
          <w:sz w:val="24"/>
          <w:szCs w:val="24"/>
        </w:rPr>
        <w:t xml:space="preserve">___________________, действующего(ей) </w:t>
      </w:r>
      <w:r w:rsidRPr="00F47B74">
        <w:rPr>
          <w:rFonts w:cs="Arial"/>
          <w:sz w:val="24"/>
          <w:szCs w:val="24"/>
        </w:rPr>
        <w:t xml:space="preserve"> на основании </w:t>
      </w:r>
      <w:r>
        <w:rPr>
          <w:rFonts w:cs="Arial"/>
          <w:sz w:val="24"/>
          <w:szCs w:val="24"/>
        </w:rPr>
        <w:t>Устава</w:t>
      </w:r>
      <w:r w:rsidRPr="00F47B74">
        <w:rPr>
          <w:rFonts w:cs="Arial"/>
          <w:sz w:val="24"/>
          <w:szCs w:val="24"/>
        </w:rPr>
        <w:t>, с другой стороны, при совместном упоминании именуемые «Стороны», заключили настоящий договор о нижеследующем:</w:t>
      </w:r>
    </w:p>
    <w:p w:rsidR="00AE5D93" w:rsidRPr="00F47B74" w:rsidRDefault="00AE5D93" w:rsidP="006C4079">
      <w:pPr>
        <w:pStyle w:val="a"/>
        <w:spacing w:before="0" w:after="0" w:line="300" w:lineRule="auto"/>
        <w:rPr>
          <w:rFonts w:cs="Arial"/>
          <w:sz w:val="24"/>
          <w:szCs w:val="24"/>
        </w:rPr>
      </w:pPr>
    </w:p>
    <w:p w:rsidR="00AE5D93" w:rsidRPr="00F47B74" w:rsidRDefault="00AE5D93" w:rsidP="006C4079">
      <w:pPr>
        <w:pStyle w:val="a"/>
        <w:spacing w:before="0" w:after="0" w:line="300" w:lineRule="auto"/>
        <w:outlineLvl w:val="0"/>
        <w:rPr>
          <w:rFonts w:cs="Arial"/>
          <w:b/>
          <w:bCs/>
          <w:sz w:val="24"/>
          <w:szCs w:val="24"/>
        </w:rPr>
      </w:pPr>
      <w:r w:rsidRPr="00F47B74">
        <w:rPr>
          <w:rFonts w:cs="Arial"/>
          <w:sz w:val="24"/>
          <w:szCs w:val="24"/>
        </w:rPr>
        <w:tab/>
      </w:r>
      <w:r w:rsidRPr="00F47B74">
        <w:rPr>
          <w:rFonts w:cs="Arial"/>
          <w:b/>
          <w:bCs/>
          <w:sz w:val="24"/>
          <w:szCs w:val="24"/>
        </w:rPr>
        <w:t>1</w:t>
      </w:r>
      <w:smartTag w:uri="urn:schemas-microsoft-com:office:smarttags" w:element="PersonName">
        <w:r w:rsidRPr="00F47B74">
          <w:rPr>
            <w:rFonts w:cs="Arial"/>
            <w:b/>
            <w:bCs/>
            <w:sz w:val="24"/>
            <w:szCs w:val="24"/>
          </w:rPr>
          <w:t xml:space="preserve">. </w:t>
        </w:r>
      </w:smartTag>
      <w:r w:rsidRPr="00F47B74">
        <w:rPr>
          <w:rFonts w:cs="Arial"/>
          <w:b/>
          <w:bCs/>
          <w:sz w:val="24"/>
          <w:szCs w:val="24"/>
        </w:rPr>
        <w:t>ПРЕДМЕТ ДОГОВОРА</w:t>
      </w:r>
    </w:p>
    <w:p w:rsidR="00AE5D93" w:rsidRPr="00354A6E" w:rsidRDefault="00AE5D93" w:rsidP="00743378">
      <w:pPr>
        <w:tabs>
          <w:tab w:val="left" w:pos="0"/>
        </w:tabs>
        <w:spacing w:line="30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</w:t>
      </w:r>
      <w:r>
        <w:rPr>
          <w:rFonts w:ascii="Arial" w:hAnsi="Arial" w:cs="Arial"/>
          <w:bCs/>
        </w:rPr>
        <w:t>1.1</w:t>
      </w:r>
      <w:smartTag w:uri="urn:schemas-microsoft-com:office:smarttags" w:element="PersonName">
        <w:r>
          <w:rPr>
            <w:rFonts w:ascii="Arial" w:hAnsi="Arial" w:cs="Arial"/>
            <w:bCs/>
          </w:rPr>
          <w:t>.</w:t>
        </w:r>
        <w:r>
          <w:rPr>
            <w:rFonts w:ascii="Arial" w:hAnsi="Arial" w:cs="Arial"/>
            <w:b/>
            <w:bCs/>
          </w:rPr>
          <w:t xml:space="preserve"> </w:t>
        </w:r>
      </w:smartTag>
      <w:r w:rsidRPr="00B904B0">
        <w:rPr>
          <w:rFonts w:ascii="Arial" w:hAnsi="Arial" w:cs="Arial"/>
        </w:rPr>
        <w:t xml:space="preserve">Предметом настоящего договора является </w:t>
      </w:r>
      <w:r>
        <w:rPr>
          <w:rFonts w:ascii="Arial" w:hAnsi="Arial" w:cs="Arial"/>
        </w:rPr>
        <w:t xml:space="preserve">изготовление и </w:t>
      </w:r>
      <w:r w:rsidRPr="00B904B0">
        <w:rPr>
          <w:rFonts w:ascii="Arial" w:hAnsi="Arial" w:cs="Arial"/>
        </w:rPr>
        <w:t xml:space="preserve">поставка </w:t>
      </w:r>
      <w:r w:rsidRPr="00B904B0">
        <w:rPr>
          <w:rFonts w:ascii="Arial" w:hAnsi="Arial" w:cs="Arial"/>
          <w:bCs/>
        </w:rPr>
        <w:t>Поставщиком</w:t>
      </w:r>
      <w:r>
        <w:rPr>
          <w:rFonts w:ascii="Arial" w:hAnsi="Arial" w:cs="Arial"/>
          <w:bCs/>
        </w:rPr>
        <w:t xml:space="preserve"> подшипников</w:t>
      </w:r>
      <w:r w:rsidRPr="00535D06">
        <w:rPr>
          <w:rFonts w:ascii="Arial" w:hAnsi="Arial" w:cs="Arial"/>
          <w:bCs/>
        </w:rPr>
        <w:t xml:space="preserve"> </w:t>
      </w:r>
      <w:r w:rsidRPr="001C51BF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>далее – Продукция)</w:t>
      </w:r>
      <w:r w:rsidRPr="00B904B0">
        <w:rPr>
          <w:rFonts w:ascii="Arial" w:hAnsi="Arial" w:cs="Arial"/>
        </w:rPr>
        <w:t>, в количестве и ассортименте по цене и в сроки с</w:t>
      </w:r>
      <w:r>
        <w:rPr>
          <w:rFonts w:ascii="Arial" w:hAnsi="Arial" w:cs="Arial"/>
        </w:rPr>
        <w:t>огласно Спецификациям</w:t>
      </w:r>
      <w:r w:rsidRPr="00B904B0">
        <w:rPr>
          <w:rFonts w:ascii="Arial" w:hAnsi="Arial" w:cs="Arial"/>
        </w:rPr>
        <w:t xml:space="preserve"> №</w:t>
      </w:r>
      <w:r>
        <w:rPr>
          <w:rFonts w:ascii="Arial" w:hAnsi="Arial" w:cs="Arial"/>
        </w:rPr>
        <w:t>1,№2</w:t>
      </w:r>
      <w:r w:rsidRPr="00B904B0">
        <w:rPr>
          <w:rFonts w:ascii="Arial" w:hAnsi="Arial" w:cs="Arial"/>
        </w:rPr>
        <w:t xml:space="preserve"> (приложени</w:t>
      </w:r>
      <w:r>
        <w:rPr>
          <w:rFonts w:ascii="Arial" w:hAnsi="Arial" w:cs="Arial"/>
        </w:rPr>
        <w:t xml:space="preserve">я </w:t>
      </w:r>
      <w:r w:rsidRPr="00B904B0">
        <w:rPr>
          <w:rFonts w:ascii="Arial" w:hAnsi="Arial" w:cs="Arial"/>
        </w:rPr>
        <w:t>№ </w:t>
      </w:r>
      <w:r>
        <w:rPr>
          <w:rFonts w:ascii="Arial" w:hAnsi="Arial" w:cs="Arial"/>
        </w:rPr>
        <w:t>1,№2</w:t>
      </w:r>
      <w:r w:rsidRPr="00B904B0">
        <w:rPr>
          <w:rFonts w:ascii="Arial" w:hAnsi="Arial" w:cs="Arial"/>
        </w:rPr>
        <w:t>), являющ</w:t>
      </w:r>
      <w:r>
        <w:rPr>
          <w:rFonts w:ascii="Arial" w:hAnsi="Arial" w:cs="Arial"/>
        </w:rPr>
        <w:t>им</w:t>
      </w:r>
      <w:r w:rsidRPr="00B904B0">
        <w:rPr>
          <w:rFonts w:ascii="Arial" w:hAnsi="Arial" w:cs="Arial"/>
        </w:rPr>
        <w:t>ся</w:t>
      </w:r>
      <w:r>
        <w:rPr>
          <w:rFonts w:ascii="Arial" w:hAnsi="Arial" w:cs="Arial"/>
        </w:rPr>
        <w:t xml:space="preserve"> </w:t>
      </w:r>
      <w:r w:rsidRPr="00B904B0">
        <w:rPr>
          <w:rFonts w:ascii="Arial" w:hAnsi="Arial" w:cs="Arial"/>
        </w:rPr>
        <w:t>неотъемлемой частью настоящего Договора.</w:t>
      </w:r>
    </w:p>
    <w:p w:rsidR="00AE5D93" w:rsidRPr="00B904B0" w:rsidRDefault="00AE5D93" w:rsidP="00354A6E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  <w:bCs/>
        </w:rPr>
      </w:pPr>
      <w:r w:rsidRPr="00354A6E">
        <w:rPr>
          <w:rFonts w:ascii="Arial" w:hAnsi="Arial" w:cs="Arial"/>
        </w:rPr>
        <w:t xml:space="preserve"> </w:t>
      </w:r>
      <w:r w:rsidRPr="00B904B0">
        <w:rPr>
          <w:rFonts w:ascii="Arial" w:hAnsi="Arial" w:cs="Arial"/>
          <w:b/>
          <w:bCs/>
        </w:rPr>
        <w:t>Второй вариант:</w:t>
      </w:r>
    </w:p>
    <w:p w:rsidR="00AE5D93" w:rsidRPr="00354A6E" w:rsidRDefault="00AE5D93" w:rsidP="00535D06">
      <w:pPr>
        <w:tabs>
          <w:tab w:val="left" w:pos="0"/>
        </w:tabs>
        <w:spacing w:line="300" w:lineRule="auto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Предметом настоящего договора является поставка </w:t>
      </w:r>
      <w:r w:rsidRPr="00B904B0">
        <w:rPr>
          <w:rFonts w:ascii="Arial" w:hAnsi="Arial" w:cs="Arial"/>
          <w:bCs/>
        </w:rPr>
        <w:t>Поставщиком</w:t>
      </w:r>
      <w:r w:rsidRPr="00B904B0">
        <w:rPr>
          <w:rFonts w:ascii="Arial" w:hAnsi="Arial" w:cs="Arial"/>
        </w:rPr>
        <w:t xml:space="preserve">, </w:t>
      </w:r>
      <w:r>
        <w:rPr>
          <w:rFonts w:ascii="Arial" w:hAnsi="Arial" w:cs="Arial"/>
          <w:bCs/>
        </w:rPr>
        <w:t xml:space="preserve">подшипников ____________ </w:t>
      </w:r>
      <w:r w:rsidRPr="00B904B0">
        <w:rPr>
          <w:rFonts w:ascii="Arial" w:hAnsi="Arial" w:cs="Arial"/>
        </w:rPr>
        <w:t xml:space="preserve">(далее – Продукция) в количестве и ассортименте по цене и в сроки согласно </w:t>
      </w:r>
      <w:r>
        <w:rPr>
          <w:rFonts w:ascii="Arial" w:hAnsi="Arial" w:cs="Arial"/>
        </w:rPr>
        <w:t>Спецификациям</w:t>
      </w:r>
      <w:r w:rsidRPr="00B904B0">
        <w:rPr>
          <w:rFonts w:ascii="Arial" w:hAnsi="Arial" w:cs="Arial"/>
        </w:rPr>
        <w:t xml:space="preserve"> №</w:t>
      </w:r>
      <w:r>
        <w:rPr>
          <w:rFonts w:ascii="Arial" w:hAnsi="Arial" w:cs="Arial"/>
        </w:rPr>
        <w:t>1,№2</w:t>
      </w:r>
      <w:r w:rsidRPr="00B904B0">
        <w:rPr>
          <w:rFonts w:ascii="Arial" w:hAnsi="Arial" w:cs="Arial"/>
        </w:rPr>
        <w:t xml:space="preserve"> (приложени</w:t>
      </w:r>
      <w:r>
        <w:rPr>
          <w:rFonts w:ascii="Arial" w:hAnsi="Arial" w:cs="Arial"/>
        </w:rPr>
        <w:t xml:space="preserve">я </w:t>
      </w:r>
      <w:r w:rsidRPr="00B904B0">
        <w:rPr>
          <w:rFonts w:ascii="Arial" w:hAnsi="Arial" w:cs="Arial"/>
        </w:rPr>
        <w:t>№ </w:t>
      </w:r>
      <w:r>
        <w:rPr>
          <w:rFonts w:ascii="Arial" w:hAnsi="Arial" w:cs="Arial"/>
        </w:rPr>
        <w:t>1,№2</w:t>
      </w:r>
      <w:r w:rsidRPr="00B904B0">
        <w:rPr>
          <w:rFonts w:ascii="Arial" w:hAnsi="Arial" w:cs="Arial"/>
        </w:rPr>
        <w:t>), являющ</w:t>
      </w:r>
      <w:r>
        <w:rPr>
          <w:rFonts w:ascii="Arial" w:hAnsi="Arial" w:cs="Arial"/>
        </w:rPr>
        <w:t>им</w:t>
      </w:r>
      <w:r w:rsidRPr="00B904B0">
        <w:rPr>
          <w:rFonts w:ascii="Arial" w:hAnsi="Arial" w:cs="Arial"/>
        </w:rPr>
        <w:t>ся</w:t>
      </w:r>
      <w:r>
        <w:rPr>
          <w:rFonts w:ascii="Arial" w:hAnsi="Arial" w:cs="Arial"/>
        </w:rPr>
        <w:t xml:space="preserve"> </w:t>
      </w:r>
      <w:r w:rsidRPr="00B904B0">
        <w:rPr>
          <w:rFonts w:ascii="Arial" w:hAnsi="Arial" w:cs="Arial"/>
        </w:rPr>
        <w:t>неотъемлемой частью настоящего Договора.</w:t>
      </w:r>
    </w:p>
    <w:p w:rsidR="00AE5D93" w:rsidRPr="00354A6E" w:rsidRDefault="00AE5D93" w:rsidP="00535D06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sz w:val="16"/>
          <w:szCs w:val="16"/>
        </w:rPr>
      </w:pPr>
    </w:p>
    <w:p w:rsidR="00AE5D93" w:rsidRPr="00B904B0" w:rsidRDefault="00AE5D93" w:rsidP="00B87152">
      <w:pPr>
        <w:pStyle w:val="a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</w:r>
      <w:r w:rsidRPr="00B87152">
        <w:rPr>
          <w:rFonts w:cs="Arial"/>
          <w:sz w:val="24"/>
          <w:szCs w:val="24"/>
        </w:rPr>
        <w:t>1.2</w:t>
      </w:r>
      <w:smartTag w:uri="urn:schemas-microsoft-com:office:smarttags" w:element="PersonName">
        <w:r w:rsidRPr="00B87152">
          <w:rPr>
            <w:rFonts w:cs="Arial"/>
            <w:sz w:val="24"/>
            <w:szCs w:val="24"/>
          </w:rPr>
          <w:t xml:space="preserve">. </w:t>
        </w:r>
      </w:smartTag>
      <w:r w:rsidRPr="00B87152">
        <w:rPr>
          <w:rFonts w:cs="Arial"/>
          <w:sz w:val="24"/>
          <w:szCs w:val="24"/>
        </w:rPr>
        <w:t>Поставка продукции по настоящему договору осуществляется в адрес Грузополучателя: филиал ОАО «Концерн Росэнергоатом» «Смоленская атомная станция» (216 400, Смоленская область, г.Десногорск)</w:t>
      </w:r>
      <w:smartTag w:uri="urn:schemas-microsoft-com:office:smarttags" w:element="PersonName">
        <w:r w:rsidRPr="00B87152">
          <w:rPr>
            <w:rFonts w:cs="Arial"/>
            <w:sz w:val="24"/>
            <w:szCs w:val="24"/>
          </w:rPr>
          <w:t xml:space="preserve">. </w:t>
        </w:r>
      </w:smartTag>
      <w:r w:rsidRPr="00B87152">
        <w:rPr>
          <w:rFonts w:cs="Arial"/>
          <w:sz w:val="24"/>
          <w:szCs w:val="24"/>
        </w:rPr>
        <w:t>Грузополучатель осуществляет приемку продукции в порядке, установленном настоящим Договором</w:t>
      </w:r>
      <w:r w:rsidRPr="00B904B0">
        <w:rPr>
          <w:rFonts w:cs="Arial"/>
        </w:rPr>
        <w:t>.</w:t>
      </w:r>
    </w:p>
    <w:p w:rsidR="00AE5D93" w:rsidRPr="00F47B74" w:rsidRDefault="00AE5D93" w:rsidP="00921DA4">
      <w:pPr>
        <w:pStyle w:val="a"/>
        <w:spacing w:before="0" w:after="0" w:line="300" w:lineRule="auto"/>
        <w:rPr>
          <w:rFonts w:cs="Arial"/>
          <w:sz w:val="24"/>
          <w:szCs w:val="24"/>
        </w:rPr>
      </w:pPr>
    </w:p>
    <w:p w:rsidR="00AE5D93" w:rsidRPr="00F47B74" w:rsidRDefault="00AE5D93" w:rsidP="006C4079">
      <w:pPr>
        <w:pStyle w:val="a"/>
        <w:spacing w:before="0" w:after="0" w:line="300" w:lineRule="auto"/>
        <w:ind w:firstLine="709"/>
        <w:outlineLvl w:val="0"/>
        <w:rPr>
          <w:rFonts w:cs="Arial"/>
          <w:b/>
          <w:bCs/>
          <w:sz w:val="24"/>
          <w:szCs w:val="24"/>
        </w:rPr>
      </w:pPr>
      <w:r w:rsidRPr="00F47B74">
        <w:rPr>
          <w:rFonts w:cs="Arial"/>
          <w:b/>
          <w:bCs/>
          <w:sz w:val="24"/>
          <w:szCs w:val="24"/>
        </w:rPr>
        <w:t>2</w:t>
      </w:r>
      <w:smartTag w:uri="urn:schemas-microsoft-com:office:smarttags" w:element="PersonName">
        <w:r w:rsidRPr="00F47B74">
          <w:rPr>
            <w:rFonts w:cs="Arial"/>
            <w:b/>
            <w:bCs/>
            <w:sz w:val="24"/>
            <w:szCs w:val="24"/>
          </w:rPr>
          <w:t xml:space="preserve">. </w:t>
        </w:r>
      </w:smartTag>
      <w:r w:rsidRPr="00F47B74">
        <w:rPr>
          <w:rFonts w:cs="Arial"/>
          <w:b/>
          <w:bCs/>
          <w:sz w:val="24"/>
          <w:szCs w:val="24"/>
        </w:rPr>
        <w:t>ЦЕНА ДОГОВОРА</w:t>
      </w:r>
    </w:p>
    <w:p w:rsidR="00AE5D93" w:rsidRPr="006909FA" w:rsidRDefault="00AE5D93" w:rsidP="00743378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F47B74">
        <w:rPr>
          <w:rFonts w:ascii="Arial" w:hAnsi="Arial" w:cs="Arial"/>
          <w:bCs/>
        </w:rPr>
        <w:t xml:space="preserve">2.1.   Цена настоящего договора составляет </w:t>
      </w:r>
      <w:r>
        <w:rPr>
          <w:rFonts w:ascii="Arial" w:hAnsi="Arial" w:cs="Arial"/>
          <w:bCs/>
        </w:rPr>
        <w:t xml:space="preserve">__________ </w:t>
      </w:r>
      <w:r w:rsidRPr="00F47B74">
        <w:rPr>
          <w:rFonts w:ascii="Arial" w:hAnsi="Arial" w:cs="Arial"/>
          <w:bCs/>
        </w:rPr>
        <w:t xml:space="preserve"> (</w:t>
      </w:r>
      <w:r>
        <w:rPr>
          <w:rFonts w:ascii="Arial" w:hAnsi="Arial" w:cs="Arial"/>
          <w:bCs/>
        </w:rPr>
        <w:t>_______________</w:t>
      </w:r>
      <w:r w:rsidRPr="00F47B74">
        <w:rPr>
          <w:rFonts w:ascii="Arial" w:hAnsi="Arial" w:cs="Arial"/>
          <w:bCs/>
        </w:rPr>
        <w:t>) руб</w:t>
      </w:r>
      <w:r>
        <w:rPr>
          <w:rFonts w:ascii="Arial" w:hAnsi="Arial" w:cs="Arial"/>
          <w:bCs/>
        </w:rPr>
        <w:t xml:space="preserve">лей  ___ </w:t>
      </w:r>
      <w:r w:rsidRPr="00F47B74">
        <w:rPr>
          <w:rFonts w:ascii="Arial" w:hAnsi="Arial" w:cs="Arial"/>
          <w:bCs/>
        </w:rPr>
        <w:t xml:space="preserve"> копеек,</w:t>
      </w:r>
      <w:r>
        <w:rPr>
          <w:rFonts w:ascii="Arial" w:hAnsi="Arial" w:cs="Arial"/>
          <w:bCs/>
        </w:rPr>
        <w:t xml:space="preserve"> </w:t>
      </w:r>
      <w:r w:rsidRPr="00F47B74">
        <w:rPr>
          <w:rFonts w:ascii="Arial" w:hAnsi="Arial" w:cs="Arial"/>
          <w:bCs/>
        </w:rPr>
        <w:t>кроме того НДС (</w:t>
      </w:r>
      <w:r>
        <w:rPr>
          <w:rFonts w:ascii="Arial" w:hAnsi="Arial" w:cs="Arial"/>
          <w:bCs/>
        </w:rPr>
        <w:t>18</w:t>
      </w:r>
      <w:r w:rsidRPr="00F47B74">
        <w:rPr>
          <w:rFonts w:ascii="Arial" w:hAnsi="Arial" w:cs="Arial"/>
          <w:bCs/>
        </w:rPr>
        <w:t xml:space="preserve">%) </w:t>
      </w:r>
      <w:r>
        <w:rPr>
          <w:rFonts w:ascii="Arial" w:hAnsi="Arial" w:cs="Arial"/>
          <w:bCs/>
        </w:rPr>
        <w:t xml:space="preserve"> _____</w:t>
      </w:r>
      <w:r w:rsidRPr="00F47B74">
        <w:rPr>
          <w:rFonts w:ascii="Arial" w:hAnsi="Arial" w:cs="Arial"/>
          <w:bCs/>
        </w:rPr>
        <w:t xml:space="preserve"> (</w:t>
      </w:r>
      <w:r>
        <w:rPr>
          <w:rFonts w:ascii="Arial" w:hAnsi="Arial" w:cs="Arial"/>
          <w:bCs/>
        </w:rPr>
        <w:t>________________) рублей ____ копеек</w:t>
      </w:r>
      <w:r w:rsidRPr="00F47B74">
        <w:rPr>
          <w:rFonts w:ascii="Arial" w:hAnsi="Arial" w:cs="Arial"/>
          <w:bCs/>
        </w:rPr>
        <w:t>, всего:</w:t>
      </w:r>
      <w:r>
        <w:rPr>
          <w:rFonts w:ascii="Arial" w:hAnsi="Arial" w:cs="Arial"/>
          <w:bCs/>
        </w:rPr>
        <w:t xml:space="preserve"> ______ </w:t>
      </w:r>
      <w:r w:rsidRPr="00F47B74">
        <w:rPr>
          <w:rFonts w:ascii="Arial" w:hAnsi="Arial" w:cs="Arial"/>
          <w:bCs/>
        </w:rPr>
        <w:t xml:space="preserve"> (</w:t>
      </w:r>
      <w:r>
        <w:rPr>
          <w:rFonts w:ascii="Arial" w:hAnsi="Arial" w:cs="Arial"/>
          <w:bCs/>
        </w:rPr>
        <w:t>___________</w:t>
      </w:r>
      <w:r w:rsidRPr="00F47B74">
        <w:rPr>
          <w:rFonts w:ascii="Arial" w:hAnsi="Arial" w:cs="Arial"/>
          <w:bCs/>
        </w:rPr>
        <w:t>) руб</w:t>
      </w:r>
      <w:r>
        <w:rPr>
          <w:rFonts w:ascii="Arial" w:hAnsi="Arial" w:cs="Arial"/>
          <w:bCs/>
        </w:rPr>
        <w:t>лей  ____  копеек, в том числе</w:t>
      </w:r>
    </w:p>
    <w:p w:rsidR="00AE5D93" w:rsidRPr="00B904B0" w:rsidRDefault="00AE5D93" w:rsidP="00354A6E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B904B0">
        <w:rPr>
          <w:rFonts w:ascii="Arial" w:hAnsi="Arial" w:cs="Arial"/>
        </w:rPr>
        <w:t>2.1.1</w:t>
      </w:r>
      <w:smartTag w:uri="urn:schemas-microsoft-com:office:smarttags" w:element="PersonName">
        <w:r w:rsidRPr="00B904B0">
          <w:rPr>
            <w:rFonts w:ascii="Arial" w:hAnsi="Arial" w:cs="Arial"/>
          </w:rPr>
          <w:t xml:space="preserve">. </w:t>
        </w:r>
      </w:smartTag>
      <w:r w:rsidRPr="00B904B0">
        <w:rPr>
          <w:rFonts w:ascii="Arial" w:hAnsi="Arial" w:cs="Arial"/>
          <w:bCs/>
        </w:rPr>
        <w:t>Стоимость поставки на 20</w:t>
      </w:r>
      <w:r>
        <w:rPr>
          <w:rFonts w:ascii="Arial" w:hAnsi="Arial" w:cs="Arial"/>
          <w:bCs/>
        </w:rPr>
        <w:t xml:space="preserve">12 </w:t>
      </w:r>
      <w:r w:rsidRPr="00B904B0">
        <w:rPr>
          <w:rFonts w:ascii="Arial" w:hAnsi="Arial" w:cs="Arial"/>
          <w:bCs/>
        </w:rPr>
        <w:t>год составляет</w:t>
      </w:r>
    </w:p>
    <w:p w:rsidR="00AE5D93" w:rsidRPr="00B904B0" w:rsidRDefault="00AE5D93" w:rsidP="00354A6E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B904B0">
        <w:rPr>
          <w:rFonts w:ascii="Arial" w:hAnsi="Arial" w:cs="Arial"/>
          <w:bCs/>
        </w:rPr>
        <w:t>______________ (_______________________________________) руб</w:t>
      </w:r>
      <w:smartTag w:uri="urn:schemas-microsoft-com:office:smarttags" w:element="PersonName">
        <w:r w:rsidRPr="00B904B0">
          <w:rPr>
            <w:rFonts w:ascii="Arial" w:hAnsi="Arial" w:cs="Arial"/>
            <w:bCs/>
          </w:rPr>
          <w:t xml:space="preserve">. </w:t>
        </w:r>
      </w:smartTag>
      <w:r w:rsidRPr="00B904B0">
        <w:rPr>
          <w:rFonts w:ascii="Arial" w:hAnsi="Arial" w:cs="Arial"/>
          <w:bCs/>
        </w:rPr>
        <w:t>___ копеек,</w:t>
      </w:r>
    </w:p>
    <w:p w:rsidR="00AE5D93" w:rsidRPr="00B904B0" w:rsidRDefault="00AE5D93" w:rsidP="00354A6E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vertAlign w:val="superscript"/>
        </w:rPr>
        <w:t>цифрами и прописью</w:t>
      </w:r>
      <w:r w:rsidRPr="00B904B0">
        <w:rPr>
          <w:rFonts w:ascii="Arial" w:hAnsi="Arial" w:cs="Arial"/>
          <w:bCs/>
        </w:rPr>
        <w:t xml:space="preserve"> </w:t>
      </w:r>
    </w:p>
    <w:p w:rsidR="00AE5D93" w:rsidRPr="00B904B0" w:rsidRDefault="00AE5D93" w:rsidP="00354A6E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B904B0">
        <w:rPr>
          <w:rFonts w:ascii="Arial" w:hAnsi="Arial" w:cs="Arial"/>
          <w:bCs/>
        </w:rPr>
        <w:t xml:space="preserve"> кроме того НДС (____%) _________ (__________________________) руб., всего:</w:t>
      </w:r>
    </w:p>
    <w:p w:rsidR="00AE5D93" w:rsidRPr="00B904B0" w:rsidRDefault="00AE5D93" w:rsidP="00354A6E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vertAlign w:val="superscript"/>
        </w:rPr>
        <w:t>цифрами и прописью</w:t>
      </w:r>
    </w:p>
    <w:p w:rsidR="00AE5D93" w:rsidRPr="00B904B0" w:rsidRDefault="00AE5D93" w:rsidP="00354A6E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B904B0">
        <w:rPr>
          <w:rFonts w:ascii="Arial" w:hAnsi="Arial" w:cs="Arial"/>
          <w:bCs/>
        </w:rPr>
        <w:t>________________ (____________________________________) руб</w:t>
      </w:r>
      <w:smartTag w:uri="urn:schemas-microsoft-com:office:smarttags" w:element="PersonName">
        <w:r w:rsidRPr="00B904B0">
          <w:rPr>
            <w:rFonts w:ascii="Arial" w:hAnsi="Arial" w:cs="Arial"/>
            <w:bCs/>
          </w:rPr>
          <w:t xml:space="preserve">. </w:t>
        </w:r>
      </w:smartTag>
      <w:r w:rsidRPr="00B904B0">
        <w:rPr>
          <w:rFonts w:ascii="Arial" w:hAnsi="Arial" w:cs="Arial"/>
          <w:bCs/>
        </w:rPr>
        <w:t>___ копеек.</w:t>
      </w:r>
    </w:p>
    <w:p w:rsidR="00AE5D93" w:rsidRPr="006909FA" w:rsidRDefault="00AE5D93" w:rsidP="00354A6E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B904B0">
        <w:rPr>
          <w:rFonts w:ascii="Arial" w:hAnsi="Arial" w:cs="Arial"/>
          <w:bCs/>
          <w:vertAlign w:val="superscript"/>
        </w:rPr>
        <w:tab/>
      </w:r>
      <w:r w:rsidRPr="00B904B0">
        <w:rPr>
          <w:rFonts w:ascii="Arial" w:hAnsi="Arial" w:cs="Arial"/>
          <w:bCs/>
          <w:vertAlign w:val="superscript"/>
        </w:rPr>
        <w:tab/>
      </w:r>
      <w:r w:rsidRPr="00B904B0">
        <w:rPr>
          <w:rFonts w:ascii="Arial" w:hAnsi="Arial" w:cs="Arial"/>
          <w:bCs/>
          <w:vertAlign w:val="superscript"/>
        </w:rPr>
        <w:tab/>
        <w:t>цифрами и прописью</w:t>
      </w:r>
    </w:p>
    <w:p w:rsidR="00AE5D93" w:rsidRPr="003F1D5F" w:rsidRDefault="00AE5D93" w:rsidP="006909FA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iCs/>
          <w:color w:val="0070C0"/>
          <w:spacing w:val="100"/>
        </w:rPr>
      </w:pPr>
      <w:r>
        <w:rPr>
          <w:rFonts w:ascii="Arial" w:hAnsi="Arial" w:cs="Arial"/>
          <w:iCs/>
        </w:rPr>
        <w:t>2.1.2</w:t>
      </w:r>
      <w:smartTag w:uri="urn:schemas-microsoft-com:office:smarttags" w:element="PersonName">
        <w:r w:rsidRPr="00E62449">
          <w:rPr>
            <w:rFonts w:ascii="Arial" w:hAnsi="Arial" w:cs="Arial"/>
            <w:iCs/>
          </w:rPr>
          <w:t xml:space="preserve">. </w:t>
        </w:r>
      </w:smartTag>
      <w:r w:rsidRPr="00E62449">
        <w:rPr>
          <w:rFonts w:ascii="Arial" w:hAnsi="Arial" w:cs="Arial"/>
          <w:iCs/>
        </w:rPr>
        <w:t>Результатом завершения годового этапа будет</w:t>
      </w:r>
      <w:r w:rsidRPr="00E62449">
        <w:rPr>
          <w:rFonts w:ascii="Arial" w:hAnsi="Arial" w:cs="Arial"/>
          <w:i/>
          <w:iCs/>
        </w:rPr>
        <w:t xml:space="preserve"> </w:t>
      </w:r>
      <w:r w:rsidRPr="00E62449">
        <w:rPr>
          <w:rFonts w:ascii="Arial" w:hAnsi="Arial" w:cs="Arial"/>
          <w:iCs/>
        </w:rPr>
        <w:t>являться</w:t>
      </w:r>
      <w:r w:rsidRPr="00E62449">
        <w:rPr>
          <w:rFonts w:ascii="Arial" w:hAnsi="Arial" w:cs="Arial"/>
          <w:i/>
          <w:iCs/>
        </w:rPr>
        <w:t xml:space="preserve"> </w:t>
      </w:r>
      <w:r w:rsidRPr="00E62449">
        <w:rPr>
          <w:rFonts w:ascii="Arial" w:hAnsi="Arial" w:cs="Arial"/>
          <w:iCs/>
        </w:rPr>
        <w:t xml:space="preserve"> оплата</w:t>
      </w:r>
      <w:r>
        <w:rPr>
          <w:rFonts w:ascii="Arial" w:hAnsi="Arial" w:cs="Arial"/>
          <w:iCs/>
        </w:rPr>
        <w:t>, согласно графика платежей (приложение №4).</w:t>
      </w:r>
    </w:p>
    <w:p w:rsidR="00AE5D93" w:rsidRPr="00315E15" w:rsidRDefault="00AE5D93" w:rsidP="00743378">
      <w:pPr>
        <w:tabs>
          <w:tab w:val="left" w:pos="0"/>
        </w:tabs>
        <w:spacing w:line="300" w:lineRule="auto"/>
        <w:jc w:val="both"/>
        <w:rPr>
          <w:rFonts w:ascii="Arial" w:hAnsi="Arial"/>
          <w:bCs/>
        </w:rPr>
      </w:pPr>
      <w:r w:rsidRPr="00F47B74">
        <w:tab/>
      </w:r>
      <w:r w:rsidRPr="00743378">
        <w:rPr>
          <w:rFonts w:ascii="Arial" w:hAnsi="Arial" w:cs="Arial"/>
        </w:rPr>
        <w:t>2.2 Цены являются твердыми на весь период поставки и не подлежат изменению.</w:t>
      </w:r>
    </w:p>
    <w:p w:rsidR="00AE5D93" w:rsidRPr="00F47B74" w:rsidRDefault="00AE5D93" w:rsidP="006C4079">
      <w:pPr>
        <w:pStyle w:val="a"/>
        <w:spacing w:before="0" w:after="0" w:line="300" w:lineRule="auto"/>
        <w:rPr>
          <w:rFonts w:cs="Arial"/>
          <w:sz w:val="24"/>
          <w:szCs w:val="24"/>
        </w:rPr>
      </w:pPr>
      <w:r w:rsidRPr="00F47B74">
        <w:rPr>
          <w:rFonts w:cs="Arial"/>
          <w:sz w:val="24"/>
          <w:szCs w:val="24"/>
        </w:rPr>
        <w:tab/>
        <w:t>2.3 Доставка продукции до склада Грузополучателя осуществляется Поставщиком</w:t>
      </w:r>
      <w:smartTag w:uri="urn:schemas-microsoft-com:office:smarttags" w:element="PersonName">
        <w:r w:rsidRPr="00F47B74">
          <w:rPr>
            <w:rFonts w:cs="Arial"/>
            <w:sz w:val="24"/>
            <w:szCs w:val="24"/>
          </w:rPr>
          <w:t xml:space="preserve">. </w:t>
        </w:r>
      </w:smartTag>
    </w:p>
    <w:p w:rsidR="00AE5D93" w:rsidRPr="00F47B74" w:rsidRDefault="00AE5D93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F47B74">
        <w:rPr>
          <w:rFonts w:ascii="Arial" w:hAnsi="Arial" w:cs="Arial"/>
        </w:rPr>
        <w:t xml:space="preserve">2.4 В цену Продукции  входит стоимость </w:t>
      </w:r>
      <w:r>
        <w:rPr>
          <w:rFonts w:ascii="Arial" w:hAnsi="Arial" w:cs="Arial"/>
        </w:rPr>
        <w:t xml:space="preserve"> </w:t>
      </w:r>
      <w:r w:rsidRPr="00F47B74">
        <w:rPr>
          <w:rFonts w:ascii="Arial" w:hAnsi="Arial" w:cs="Arial"/>
        </w:rPr>
        <w:t xml:space="preserve">тары и упаковки, маркировки, консервации, транспортные расходы по доставке, расходы на уплату таможенных пошлин и прочих сборов, </w:t>
      </w:r>
      <w:r>
        <w:rPr>
          <w:rFonts w:ascii="Arial" w:hAnsi="Arial" w:cs="Arial"/>
        </w:rPr>
        <w:t>страхование Продукции</w:t>
      </w:r>
      <w:smartTag w:uri="urn:schemas-microsoft-com:office:smarttags" w:element="PersonName">
        <w:r>
          <w:rPr>
            <w:rFonts w:ascii="Arial" w:hAnsi="Arial" w:cs="Arial"/>
          </w:rPr>
          <w:t>.</w:t>
        </w:r>
        <w:r w:rsidRPr="00F47B74">
          <w:rPr>
            <w:rFonts w:ascii="Arial" w:hAnsi="Arial" w:cs="Arial"/>
          </w:rPr>
          <w:t xml:space="preserve"> </w:t>
        </w:r>
      </w:smartTag>
    </w:p>
    <w:p w:rsidR="00AE5D93" w:rsidRPr="00F47B74" w:rsidRDefault="00AE5D93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F47B74">
        <w:rPr>
          <w:rFonts w:ascii="Arial" w:hAnsi="Arial" w:cs="Arial"/>
        </w:rPr>
        <w:t>Тара и упаковка возвращению не подлежат.</w:t>
      </w:r>
    </w:p>
    <w:p w:rsidR="00AE5D93" w:rsidRPr="00F47B74" w:rsidRDefault="00AE5D93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i/>
          <w:iCs/>
          <w:spacing w:val="100"/>
        </w:rPr>
      </w:pPr>
    </w:p>
    <w:p w:rsidR="00AE5D93" w:rsidRDefault="00AE5D93" w:rsidP="006C4079">
      <w:pPr>
        <w:pStyle w:val="a"/>
        <w:spacing w:before="0" w:after="0" w:line="312" w:lineRule="auto"/>
        <w:ind w:firstLine="709"/>
        <w:outlineLvl w:val="0"/>
        <w:rPr>
          <w:rFonts w:cs="Arial"/>
          <w:b/>
          <w:bCs/>
          <w:sz w:val="24"/>
          <w:szCs w:val="24"/>
        </w:rPr>
      </w:pPr>
    </w:p>
    <w:p w:rsidR="00AE5D93" w:rsidRDefault="00AE5D93" w:rsidP="006C4079">
      <w:pPr>
        <w:pStyle w:val="a"/>
        <w:spacing w:before="0" w:after="0" w:line="312" w:lineRule="auto"/>
        <w:ind w:firstLine="709"/>
        <w:outlineLvl w:val="0"/>
        <w:rPr>
          <w:rFonts w:cs="Arial"/>
          <w:b/>
          <w:bCs/>
          <w:sz w:val="24"/>
          <w:szCs w:val="24"/>
        </w:rPr>
      </w:pPr>
    </w:p>
    <w:p w:rsidR="00AE5D93" w:rsidRPr="00F47B74" w:rsidRDefault="00AE5D93" w:rsidP="006C4079">
      <w:pPr>
        <w:pStyle w:val="a"/>
        <w:spacing w:before="0" w:after="0" w:line="312" w:lineRule="auto"/>
        <w:ind w:firstLine="709"/>
        <w:outlineLvl w:val="0"/>
        <w:rPr>
          <w:rFonts w:cs="Arial"/>
          <w:b/>
          <w:bCs/>
          <w:sz w:val="24"/>
          <w:szCs w:val="24"/>
        </w:rPr>
      </w:pPr>
      <w:r w:rsidRPr="00F47B74">
        <w:rPr>
          <w:rFonts w:cs="Arial"/>
          <w:b/>
          <w:bCs/>
          <w:sz w:val="24"/>
          <w:szCs w:val="24"/>
        </w:rPr>
        <w:t>3</w:t>
      </w:r>
      <w:smartTag w:uri="urn:schemas-microsoft-com:office:smarttags" w:element="PersonName">
        <w:r w:rsidRPr="00F47B74">
          <w:rPr>
            <w:rFonts w:cs="Arial"/>
            <w:b/>
            <w:bCs/>
            <w:sz w:val="24"/>
            <w:szCs w:val="24"/>
          </w:rPr>
          <w:t xml:space="preserve">. </w:t>
        </w:r>
      </w:smartTag>
      <w:r w:rsidRPr="00F47B74">
        <w:rPr>
          <w:rFonts w:cs="Arial"/>
          <w:b/>
          <w:bCs/>
          <w:sz w:val="24"/>
          <w:szCs w:val="24"/>
        </w:rPr>
        <w:t>УСЛОВИЯ ПОСТАВКИ, ГАРАНТИИ</w:t>
      </w:r>
    </w:p>
    <w:p w:rsidR="00AE5D93" w:rsidRPr="00F47B74" w:rsidRDefault="00AE5D93" w:rsidP="006C4079">
      <w:pPr>
        <w:pStyle w:val="a"/>
        <w:spacing w:before="0" w:after="0" w:line="312" w:lineRule="auto"/>
        <w:rPr>
          <w:rFonts w:cs="Arial"/>
          <w:sz w:val="24"/>
          <w:szCs w:val="24"/>
        </w:rPr>
      </w:pPr>
      <w:r w:rsidRPr="00F47B74">
        <w:rPr>
          <w:rFonts w:cs="Arial"/>
          <w:sz w:val="24"/>
          <w:szCs w:val="24"/>
        </w:rPr>
        <w:tab/>
        <w:t>3.1 Поставщик за 3 суток письменно уведомляет Грузополучателя о готовности Продукции к отгрузке и, после получения подтверждения о готовности принять Продукцию, отгружает Продукцию в адрес Грузополучателя.</w:t>
      </w:r>
    </w:p>
    <w:p w:rsidR="00AE5D93" w:rsidRPr="00354A6E" w:rsidRDefault="00AE5D93" w:rsidP="00354A6E">
      <w:pPr>
        <w:pStyle w:val="a"/>
        <w:spacing w:before="0" w:after="0" w:line="312" w:lineRule="auto"/>
        <w:rPr>
          <w:rFonts w:cs="Arial"/>
          <w:sz w:val="24"/>
          <w:szCs w:val="24"/>
        </w:rPr>
      </w:pPr>
      <w:r w:rsidRPr="00354A6E">
        <w:rPr>
          <w:rFonts w:cs="Arial"/>
          <w:sz w:val="24"/>
          <w:szCs w:val="24"/>
        </w:rPr>
        <w:tab/>
      </w:r>
      <w:r w:rsidRPr="00354A6E">
        <w:rPr>
          <w:rFonts w:cs="Arial"/>
          <w:i/>
          <w:sz w:val="24"/>
          <w:szCs w:val="24"/>
        </w:rPr>
        <w:tab/>
      </w:r>
      <w:r w:rsidRPr="00354A6E">
        <w:rPr>
          <w:rFonts w:cs="Arial"/>
          <w:sz w:val="24"/>
          <w:szCs w:val="24"/>
        </w:rPr>
        <w:t>Уведомление должно содержать сведения о дате и времени отгрузки, номер договора, наименование и количество отгруженной продукции, наименование и номер транспортного средства перевозящего продукцию,  месте нахождения сопроводительных документов, указанных в п.3.5.</w:t>
      </w:r>
    </w:p>
    <w:p w:rsidR="00AE5D93" w:rsidRPr="00F47B74" w:rsidRDefault="00AE5D93" w:rsidP="006C4079">
      <w:pPr>
        <w:pStyle w:val="a"/>
        <w:spacing w:before="0" w:after="0" w:line="312" w:lineRule="auto"/>
        <w:rPr>
          <w:rFonts w:cs="Arial"/>
          <w:sz w:val="24"/>
          <w:szCs w:val="24"/>
        </w:rPr>
      </w:pPr>
    </w:p>
    <w:p w:rsidR="00AE5D93" w:rsidRPr="00F47B74" w:rsidRDefault="00AE5D93" w:rsidP="006C4079">
      <w:pPr>
        <w:pStyle w:val="a"/>
        <w:spacing w:before="0" w:after="0" w:line="312" w:lineRule="auto"/>
        <w:rPr>
          <w:rFonts w:cs="Arial"/>
          <w:sz w:val="24"/>
          <w:szCs w:val="24"/>
        </w:rPr>
      </w:pPr>
      <w:r w:rsidRPr="00F47B74">
        <w:rPr>
          <w:rFonts w:cs="Arial"/>
          <w:sz w:val="24"/>
          <w:szCs w:val="24"/>
        </w:rPr>
        <w:tab/>
        <w:t>Допускается уведомление в электронном виде или по факсу с последующим предоставлением уведомления на бумажном носителе.</w:t>
      </w:r>
    </w:p>
    <w:p w:rsidR="00AE5D93" w:rsidRPr="00DB1C85" w:rsidRDefault="00AE5D93" w:rsidP="006C4079">
      <w:pPr>
        <w:pStyle w:val="a"/>
        <w:spacing w:before="0" w:after="0" w:line="300" w:lineRule="auto"/>
        <w:rPr>
          <w:rFonts w:cs="Arial"/>
          <w:sz w:val="24"/>
          <w:szCs w:val="24"/>
        </w:rPr>
      </w:pPr>
      <w:r w:rsidRPr="00F47B74">
        <w:rPr>
          <w:rFonts w:cs="Arial"/>
          <w:sz w:val="24"/>
          <w:szCs w:val="24"/>
        </w:rPr>
        <w:tab/>
        <w:t>3.2   Отгрузка Продукции в адрес Грузополучателя осуществляется по реквизитам Грузополу</w:t>
      </w:r>
      <w:r>
        <w:rPr>
          <w:rFonts w:cs="Arial"/>
          <w:sz w:val="24"/>
          <w:szCs w:val="24"/>
        </w:rPr>
        <w:t xml:space="preserve">чателя, указанным в </w:t>
      </w:r>
      <w:r w:rsidRPr="00565BE8">
        <w:rPr>
          <w:rFonts w:cs="Arial"/>
          <w:sz w:val="24"/>
          <w:szCs w:val="24"/>
        </w:rPr>
        <w:t>Спецификаци</w:t>
      </w:r>
      <w:r>
        <w:rPr>
          <w:rFonts w:cs="Arial"/>
          <w:sz w:val="24"/>
          <w:szCs w:val="24"/>
        </w:rPr>
        <w:t>ях</w:t>
      </w:r>
      <w:r w:rsidRPr="00565BE8">
        <w:rPr>
          <w:rFonts w:cs="Arial"/>
          <w:sz w:val="24"/>
          <w:szCs w:val="24"/>
        </w:rPr>
        <w:t xml:space="preserve">  №1</w:t>
      </w:r>
      <w:r>
        <w:rPr>
          <w:rFonts w:cs="Arial"/>
          <w:sz w:val="24"/>
          <w:szCs w:val="24"/>
        </w:rPr>
        <w:t>, №2</w:t>
      </w:r>
      <w:r w:rsidRPr="00565BE8">
        <w:rPr>
          <w:rFonts w:cs="Arial"/>
          <w:sz w:val="24"/>
          <w:szCs w:val="24"/>
        </w:rPr>
        <w:t xml:space="preserve"> (приложени</w:t>
      </w:r>
      <w:r>
        <w:rPr>
          <w:rFonts w:cs="Arial"/>
          <w:sz w:val="24"/>
          <w:szCs w:val="24"/>
        </w:rPr>
        <w:t>я</w:t>
      </w:r>
      <w:r w:rsidRPr="00565BE8">
        <w:rPr>
          <w:rFonts w:cs="Arial"/>
          <w:sz w:val="24"/>
          <w:szCs w:val="24"/>
        </w:rPr>
        <w:t xml:space="preserve"> № 1</w:t>
      </w:r>
      <w:r>
        <w:rPr>
          <w:rFonts w:cs="Arial"/>
          <w:sz w:val="24"/>
          <w:szCs w:val="24"/>
        </w:rPr>
        <w:t>, №2</w:t>
      </w:r>
      <w:r w:rsidRPr="00B904B0">
        <w:rPr>
          <w:rFonts w:cs="Arial"/>
        </w:rPr>
        <w:t>)</w:t>
      </w:r>
      <w:r w:rsidRPr="00DB1C85">
        <w:rPr>
          <w:rFonts w:cs="Arial"/>
          <w:sz w:val="24"/>
          <w:szCs w:val="24"/>
        </w:rPr>
        <w:t xml:space="preserve"> .</w:t>
      </w:r>
    </w:p>
    <w:p w:rsidR="00AE5D93" w:rsidRPr="00F47B74" w:rsidRDefault="00AE5D93" w:rsidP="006C4079">
      <w:pPr>
        <w:pStyle w:val="a"/>
        <w:spacing w:before="0" w:after="0" w:line="300" w:lineRule="auto"/>
        <w:ind w:firstLine="567"/>
        <w:rPr>
          <w:rFonts w:cs="Arial"/>
          <w:sz w:val="24"/>
          <w:szCs w:val="24"/>
        </w:rPr>
      </w:pPr>
      <w:r w:rsidRPr="00F47B74">
        <w:rPr>
          <w:rFonts w:cs="Arial"/>
          <w:sz w:val="24"/>
          <w:szCs w:val="24"/>
        </w:rPr>
        <w:t>3.3 Датой поставки считается дата приемки Продукции на складе Грузополучателя по товарно-транспортной накладной</w:t>
      </w:r>
      <w:smartTag w:uri="urn:schemas-microsoft-com:office:smarttags" w:element="PersonName">
        <w:r w:rsidRPr="00F47B74">
          <w:rPr>
            <w:rFonts w:cs="Arial"/>
            <w:sz w:val="24"/>
            <w:szCs w:val="24"/>
          </w:rPr>
          <w:t xml:space="preserve">. </w:t>
        </w:r>
      </w:smartTag>
      <w:r w:rsidRPr="00F47B74">
        <w:rPr>
          <w:rFonts w:cs="Arial"/>
          <w:sz w:val="24"/>
          <w:szCs w:val="24"/>
        </w:rPr>
        <w:t>В случае выполнения поставки отдельными этапами сдача-приемка поставляемой продукции осуществляется поэтапно.</w:t>
      </w:r>
    </w:p>
    <w:p w:rsidR="00AE5D93" w:rsidRPr="00F47B74" w:rsidRDefault="00AE5D93" w:rsidP="006C4079">
      <w:pPr>
        <w:pStyle w:val="a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F47B74">
        <w:rPr>
          <w:rFonts w:cs="Arial"/>
          <w:sz w:val="24"/>
          <w:szCs w:val="24"/>
        </w:rPr>
        <w:t>3.4   Продукция должна быть упакована Поставщиком таким образом, чтобы исключить порчу и уничтожение ее на период доставки до приемки ее Грузополучателем, а также на период хранения до проведения монтажа.</w:t>
      </w:r>
    </w:p>
    <w:p w:rsidR="00AE5D93" w:rsidRPr="00F47B74" w:rsidRDefault="00AE5D93" w:rsidP="006C4079">
      <w:pPr>
        <w:pStyle w:val="a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F47B74">
        <w:rPr>
          <w:rFonts w:cs="Arial"/>
          <w:sz w:val="24"/>
          <w:szCs w:val="24"/>
        </w:rPr>
        <w:t>3.5. Поставщик обеспечивает предоставление Грузополучателю Продукции следующих отчетных документов</w:t>
      </w:r>
      <w:r>
        <w:rPr>
          <w:rFonts w:cs="Arial"/>
          <w:sz w:val="24"/>
          <w:szCs w:val="24"/>
        </w:rPr>
        <w:t xml:space="preserve"> в момент поставки</w:t>
      </w:r>
      <w:r w:rsidRPr="00F47B74">
        <w:rPr>
          <w:rFonts w:cs="Arial"/>
          <w:sz w:val="24"/>
          <w:szCs w:val="24"/>
        </w:rPr>
        <w:t>:</w:t>
      </w:r>
    </w:p>
    <w:p w:rsidR="00AE5D93" w:rsidRPr="00F47B74" w:rsidRDefault="00AE5D93" w:rsidP="006C4079">
      <w:pPr>
        <w:pStyle w:val="a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F47B74">
        <w:rPr>
          <w:rFonts w:cs="Arial"/>
          <w:sz w:val="24"/>
          <w:szCs w:val="24"/>
        </w:rPr>
        <w:t>-   накладных на отпуск продукции (ТОРГ – 12);</w:t>
      </w:r>
    </w:p>
    <w:p w:rsidR="00AE5D93" w:rsidRPr="00F47B74" w:rsidRDefault="00AE5D93" w:rsidP="006C4079">
      <w:pPr>
        <w:pStyle w:val="a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F47B74">
        <w:rPr>
          <w:rFonts w:cs="Arial"/>
          <w:sz w:val="24"/>
          <w:szCs w:val="24"/>
        </w:rPr>
        <w:t>-   товарно-транспортных накладных (ТТН);</w:t>
      </w:r>
    </w:p>
    <w:p w:rsidR="00AE5D93" w:rsidRPr="003A1E1D" w:rsidRDefault="00AE5D93" w:rsidP="006C4079">
      <w:pPr>
        <w:pStyle w:val="a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F47B74">
        <w:rPr>
          <w:rFonts w:cs="Arial"/>
          <w:sz w:val="24"/>
          <w:szCs w:val="24"/>
        </w:rPr>
        <w:t>-   </w:t>
      </w:r>
      <w:r>
        <w:rPr>
          <w:rFonts w:cs="Arial"/>
          <w:sz w:val="24"/>
          <w:szCs w:val="24"/>
        </w:rPr>
        <w:t>на позиции 24, 39, 46, 54 по Спецификации №1 сертификата соответствия ГОСТ Р, на все остальные позиции паспорта или сертификата изготовителя ,</w:t>
      </w:r>
      <w:r w:rsidRPr="00F47B74">
        <w:rPr>
          <w:rFonts w:cs="Arial"/>
          <w:sz w:val="24"/>
          <w:szCs w:val="24"/>
        </w:rPr>
        <w:t xml:space="preserve"> подтверждающ</w:t>
      </w:r>
      <w:r>
        <w:rPr>
          <w:rFonts w:cs="Arial"/>
          <w:sz w:val="24"/>
          <w:szCs w:val="24"/>
        </w:rPr>
        <w:t>их</w:t>
      </w:r>
      <w:r w:rsidRPr="00F47B74">
        <w:rPr>
          <w:rFonts w:cs="Arial"/>
          <w:sz w:val="24"/>
          <w:szCs w:val="24"/>
        </w:rPr>
        <w:t xml:space="preserve"> качество продукции и его соответствие требованиям законодательства РФ</w:t>
      </w:r>
      <w:smartTag w:uri="urn:schemas-microsoft-com:office:smarttags" w:element="PersonName">
        <w:r w:rsidRPr="00F47B74">
          <w:rPr>
            <w:rFonts w:cs="Arial"/>
            <w:sz w:val="24"/>
            <w:szCs w:val="24"/>
          </w:rPr>
          <w:t xml:space="preserve">. </w:t>
        </w:r>
      </w:smartTag>
    </w:p>
    <w:p w:rsidR="00AE5D93" w:rsidRPr="00354A6E" w:rsidRDefault="00AE5D93" w:rsidP="00354A6E">
      <w:pPr>
        <w:pStyle w:val="a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354A6E">
        <w:rPr>
          <w:rFonts w:cs="Arial"/>
          <w:sz w:val="24"/>
          <w:szCs w:val="24"/>
        </w:rPr>
        <w:t>Сопроводительные документы должны находиться в доступном месте, идентифицированным надписью (наклейкой) «Место нахождения сопроводительной документации».</w:t>
      </w:r>
    </w:p>
    <w:p w:rsidR="00AE5D93" w:rsidRPr="00F47B74" w:rsidRDefault="00AE5D93" w:rsidP="00354A6E">
      <w:pPr>
        <w:pStyle w:val="a"/>
        <w:spacing w:before="0" w:after="0" w:line="300" w:lineRule="auto"/>
        <w:rPr>
          <w:rFonts w:cs="Arial"/>
          <w:sz w:val="24"/>
          <w:szCs w:val="24"/>
        </w:rPr>
      </w:pPr>
      <w:r w:rsidRPr="00354A6E">
        <w:rPr>
          <w:rFonts w:cs="Arial"/>
          <w:sz w:val="24"/>
          <w:szCs w:val="24"/>
        </w:rPr>
        <w:t xml:space="preserve">           </w:t>
      </w:r>
      <w:r w:rsidRPr="00F47B74">
        <w:rPr>
          <w:rFonts w:cs="Arial"/>
          <w:sz w:val="24"/>
          <w:szCs w:val="24"/>
        </w:rPr>
        <w:t>Для своевременного формирования бухгалтерской и налоговой отчетности Поставщик в день отгрузки Продукции в адрес Грузополучателя обязан направить Покупателю, а именно инженеру УПТК Панченко Наталье Юрьевне т/ф 8 (48153) 7-</w:t>
      </w:r>
      <w:r>
        <w:rPr>
          <w:rFonts w:cs="Arial"/>
          <w:sz w:val="24"/>
          <w:szCs w:val="24"/>
        </w:rPr>
        <w:t>19-66</w:t>
      </w:r>
      <w:r w:rsidRPr="00F47B74">
        <w:rPr>
          <w:rFonts w:cs="Arial"/>
          <w:sz w:val="24"/>
          <w:szCs w:val="24"/>
        </w:rPr>
        <w:t xml:space="preserve">, электронная почта </w:t>
      </w:r>
      <w:hyperlink r:id="rId7" w:history="1">
        <w:r w:rsidRPr="00F47B74">
          <w:rPr>
            <w:rStyle w:val="Hyperlink"/>
            <w:rFonts w:cs="Arial"/>
            <w:color w:val="auto"/>
            <w:sz w:val="24"/>
            <w:szCs w:val="24"/>
            <w:lang w:val="en-US"/>
          </w:rPr>
          <w:t>Panchenko</w:t>
        </w:r>
        <w:r w:rsidRPr="00F47B74">
          <w:rPr>
            <w:rStyle w:val="Hyperlink"/>
            <w:rFonts w:cs="Arial"/>
            <w:color w:val="auto"/>
            <w:sz w:val="24"/>
            <w:szCs w:val="24"/>
          </w:rPr>
          <w:t>@</w:t>
        </w:r>
        <w:r w:rsidRPr="00F47B74">
          <w:rPr>
            <w:rStyle w:val="Hyperlink"/>
            <w:rFonts w:cs="Arial"/>
            <w:color w:val="auto"/>
            <w:sz w:val="24"/>
            <w:szCs w:val="24"/>
            <w:lang w:val="en-US"/>
          </w:rPr>
          <w:t>saes</w:t>
        </w:r>
        <w:r w:rsidRPr="00F47B74">
          <w:rPr>
            <w:rStyle w:val="Hyperlink"/>
            <w:rFonts w:cs="Arial"/>
            <w:color w:val="auto"/>
            <w:sz w:val="24"/>
            <w:szCs w:val="24"/>
          </w:rPr>
          <w:t>.</w:t>
        </w:r>
        <w:r w:rsidRPr="00F47B74">
          <w:rPr>
            <w:rStyle w:val="Hyperlink"/>
            <w:rFonts w:cs="Arial"/>
            <w:color w:val="auto"/>
            <w:sz w:val="24"/>
            <w:szCs w:val="24"/>
            <w:lang w:val="en-US"/>
          </w:rPr>
          <w:t>ru</w:t>
        </w:r>
      </w:hyperlink>
      <w:r w:rsidRPr="00F47B74">
        <w:rPr>
          <w:rFonts w:cs="Arial"/>
          <w:sz w:val="24"/>
          <w:szCs w:val="24"/>
        </w:rPr>
        <w:t xml:space="preserve">, все необходимые копии </w:t>
      </w:r>
      <w:r>
        <w:rPr>
          <w:rFonts w:cs="Arial"/>
          <w:sz w:val="24"/>
          <w:szCs w:val="24"/>
        </w:rPr>
        <w:t xml:space="preserve">счетов-фактур, </w:t>
      </w:r>
      <w:r w:rsidRPr="00F47B74">
        <w:rPr>
          <w:rFonts w:cs="Arial"/>
          <w:sz w:val="24"/>
          <w:szCs w:val="24"/>
        </w:rPr>
        <w:t>отчетных документов, перечисленных в 1 абз</w:t>
      </w:r>
      <w:smartTag w:uri="urn:schemas-microsoft-com:office:smarttags" w:element="PersonName">
        <w:r w:rsidRPr="00F47B74">
          <w:rPr>
            <w:rFonts w:cs="Arial"/>
            <w:sz w:val="24"/>
            <w:szCs w:val="24"/>
          </w:rPr>
          <w:t xml:space="preserve">. </w:t>
        </w:r>
      </w:smartTag>
      <w:r w:rsidRPr="00F47B74">
        <w:rPr>
          <w:rFonts w:cs="Arial"/>
          <w:sz w:val="24"/>
          <w:szCs w:val="24"/>
        </w:rPr>
        <w:t>настоящего пункта договора.</w:t>
      </w:r>
    </w:p>
    <w:p w:rsidR="00AE5D93" w:rsidRPr="00F47B74" w:rsidRDefault="00AE5D93" w:rsidP="006C4079">
      <w:pPr>
        <w:pStyle w:val="a"/>
        <w:spacing w:before="0" w:after="0" w:line="300" w:lineRule="auto"/>
        <w:rPr>
          <w:rFonts w:cs="Arial"/>
          <w:sz w:val="24"/>
          <w:szCs w:val="24"/>
        </w:rPr>
      </w:pPr>
      <w:r w:rsidRPr="00F47B74">
        <w:rPr>
          <w:rFonts w:cs="Arial"/>
          <w:sz w:val="24"/>
          <w:szCs w:val="24"/>
        </w:rPr>
        <w:t xml:space="preserve">          3.6   Право собственности на поставляемую Продукцию переходит от Поставщика к Грузополучателю с момента приемки продукции на складе Грузополучателя</w:t>
      </w:r>
      <w:smartTag w:uri="urn:schemas-microsoft-com:office:smarttags" w:element="PersonName">
        <w:r w:rsidRPr="00F47B74">
          <w:rPr>
            <w:rFonts w:cs="Arial"/>
            <w:sz w:val="24"/>
            <w:szCs w:val="24"/>
          </w:rPr>
          <w:t xml:space="preserve">. </w:t>
        </w:r>
      </w:smartTag>
    </w:p>
    <w:p w:rsidR="00AE5D93" w:rsidRPr="00F47B74" w:rsidRDefault="00AE5D93" w:rsidP="006C4079">
      <w:pPr>
        <w:pStyle w:val="a"/>
        <w:spacing w:before="0" w:after="0" w:line="300" w:lineRule="auto"/>
        <w:rPr>
          <w:rFonts w:cs="Arial"/>
          <w:sz w:val="24"/>
          <w:szCs w:val="24"/>
        </w:rPr>
      </w:pPr>
      <w:r w:rsidRPr="00F47B74">
        <w:rPr>
          <w:rFonts w:cs="Arial"/>
          <w:sz w:val="24"/>
          <w:szCs w:val="24"/>
        </w:rPr>
        <w:tab/>
        <w:t>При отгрузке Продукции  ЖД транспортом, транспортной компанией, либо транспортом Поставщика до момента приемки Продукции Грузополучателем риск случайной гибели и порчи Продукции несет Поставщик.</w:t>
      </w:r>
    </w:p>
    <w:p w:rsidR="00AE5D93" w:rsidRPr="00F47B74" w:rsidRDefault="00AE5D93" w:rsidP="006C4079">
      <w:pPr>
        <w:pStyle w:val="a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F47B74">
        <w:rPr>
          <w:rFonts w:cs="Arial"/>
          <w:sz w:val="24"/>
          <w:szCs w:val="24"/>
        </w:rPr>
        <w:t>3.7 Поставляемая Продукция должна соответствовать продукции, заявленной Продавцом при участии в процедуре размещения заказа (КД), ГОСТам, ТУ и удостоверяться паспортом или другим документом, заверенным ОТК завода-изготовителя.</w:t>
      </w:r>
    </w:p>
    <w:p w:rsidR="00AE5D93" w:rsidRPr="00F47B74" w:rsidRDefault="00AE5D93" w:rsidP="006C4079">
      <w:pPr>
        <w:pStyle w:val="a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F47B74">
        <w:rPr>
          <w:rFonts w:cs="Arial"/>
          <w:sz w:val="24"/>
          <w:szCs w:val="24"/>
        </w:rPr>
        <w:t>3.8 Гарантийные обязательства.</w:t>
      </w:r>
    </w:p>
    <w:p w:rsidR="00AE5D93" w:rsidRPr="00F47B74" w:rsidRDefault="00AE5D93" w:rsidP="006C4079">
      <w:pPr>
        <w:pStyle w:val="a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F47B74">
        <w:rPr>
          <w:rFonts w:cs="Arial"/>
          <w:sz w:val="24"/>
          <w:szCs w:val="24"/>
        </w:rPr>
        <w:t>Поставщик гарантирует качество и надежность поставляемой Продукции.</w:t>
      </w:r>
    </w:p>
    <w:p w:rsidR="00AE5D93" w:rsidRPr="00F47B74" w:rsidRDefault="00AE5D93" w:rsidP="006C4079">
      <w:pPr>
        <w:pStyle w:val="a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F47B74">
        <w:rPr>
          <w:rFonts w:cs="Arial"/>
          <w:sz w:val="24"/>
          <w:szCs w:val="24"/>
        </w:rPr>
        <w:t xml:space="preserve">Гарантийные обязательства Поставщика на поставляемую Продукцию составляют </w:t>
      </w:r>
      <w:r>
        <w:rPr>
          <w:rFonts w:cs="Arial"/>
          <w:sz w:val="24"/>
          <w:szCs w:val="24"/>
        </w:rPr>
        <w:t>_____</w:t>
      </w:r>
      <w:r w:rsidRPr="00F47B74">
        <w:rPr>
          <w:rFonts w:cs="Arial"/>
          <w:sz w:val="24"/>
          <w:szCs w:val="24"/>
        </w:rPr>
        <w:t xml:space="preserve"> месяцев </w:t>
      </w:r>
      <w:r w:rsidRPr="00BF28FC">
        <w:rPr>
          <w:rFonts w:cs="Arial"/>
          <w:sz w:val="24"/>
          <w:szCs w:val="24"/>
        </w:rPr>
        <w:t>с момента передачи продукции Грузополучателю</w:t>
      </w:r>
      <w:r>
        <w:rPr>
          <w:rFonts w:cs="Arial"/>
          <w:sz w:val="24"/>
          <w:szCs w:val="24"/>
        </w:rPr>
        <w:t>.</w:t>
      </w:r>
    </w:p>
    <w:p w:rsidR="00AE5D93" w:rsidRPr="00F47B74" w:rsidRDefault="00AE5D93" w:rsidP="006C4079">
      <w:pPr>
        <w:pStyle w:val="a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F47B74">
        <w:rPr>
          <w:rFonts w:cs="Arial"/>
          <w:sz w:val="24"/>
          <w:szCs w:val="24"/>
        </w:rPr>
        <w:t>3.9 Поставщик гарантирует соответствие поставляемой продукции техническим условиям при ее использовании и хранении и несет все расходы по замене или ремонту дефектной продукции, выявленной Покупателем в течение гарантийного срока.</w:t>
      </w:r>
    </w:p>
    <w:p w:rsidR="00AE5D93" w:rsidRDefault="00AE5D93" w:rsidP="00A07FEA">
      <w:pPr>
        <w:pStyle w:val="a"/>
        <w:spacing w:before="0" w:after="0" w:line="300" w:lineRule="auto"/>
        <w:rPr>
          <w:rFonts w:cs="Arial"/>
          <w:sz w:val="24"/>
          <w:szCs w:val="24"/>
        </w:rPr>
      </w:pPr>
      <w:r w:rsidRPr="00F47B74">
        <w:rPr>
          <w:rFonts w:cs="Arial"/>
          <w:sz w:val="24"/>
          <w:szCs w:val="24"/>
        </w:rPr>
        <w:tab/>
        <w:t>3.10</w:t>
      </w:r>
      <w:r w:rsidRPr="00F47B74">
        <w:rPr>
          <w:rFonts w:cs="Arial"/>
          <w:sz w:val="24"/>
          <w:szCs w:val="24"/>
        </w:rPr>
        <w:tab/>
        <w:t>Документы, указанные в п.3.5</w:t>
      </w:r>
      <w:smartTag w:uri="urn:schemas-microsoft-com:office:smarttags" w:element="PersonName">
        <w:r w:rsidRPr="00F47B74">
          <w:rPr>
            <w:rFonts w:cs="Arial"/>
            <w:sz w:val="24"/>
            <w:szCs w:val="24"/>
          </w:rPr>
          <w:t xml:space="preserve">. </w:t>
        </w:r>
      </w:smartTag>
      <w:r w:rsidRPr="00F47B74">
        <w:rPr>
          <w:rFonts w:cs="Arial"/>
          <w:sz w:val="24"/>
          <w:szCs w:val="24"/>
        </w:rPr>
        <w:t>настоящего договора предоставляются на русском языке</w:t>
      </w:r>
      <w:smartTag w:uri="urn:schemas-microsoft-com:office:smarttags" w:element="PersonName">
        <w:r w:rsidRPr="00F47B74">
          <w:rPr>
            <w:rFonts w:cs="Arial"/>
            <w:sz w:val="24"/>
            <w:szCs w:val="24"/>
          </w:rPr>
          <w:t xml:space="preserve">. </w:t>
        </w:r>
      </w:smartTag>
      <w:r w:rsidRPr="00F47B74">
        <w:rPr>
          <w:rFonts w:cs="Arial"/>
          <w:sz w:val="24"/>
          <w:szCs w:val="24"/>
        </w:rPr>
        <w:t>При непредставлении одного из перечисленных документов Покупатель вправе отказаться от приемки поставленной продукции и от оплаты поставленной  продукции.</w:t>
      </w:r>
    </w:p>
    <w:p w:rsidR="00AE5D93" w:rsidRPr="00F47B74" w:rsidRDefault="00AE5D93" w:rsidP="00A07FEA">
      <w:pPr>
        <w:pStyle w:val="a"/>
        <w:spacing w:before="0" w:after="0" w:line="300" w:lineRule="auto"/>
        <w:rPr>
          <w:rFonts w:cs="Arial"/>
          <w:iCs/>
          <w:sz w:val="24"/>
          <w:szCs w:val="24"/>
        </w:rPr>
      </w:pPr>
    </w:p>
    <w:p w:rsidR="00AE5D93" w:rsidRPr="00F47B74" w:rsidRDefault="00AE5D93" w:rsidP="006C4079">
      <w:pPr>
        <w:pStyle w:val="a"/>
        <w:spacing w:before="0" w:after="0" w:line="300" w:lineRule="auto"/>
        <w:ind w:firstLine="709"/>
        <w:rPr>
          <w:rFonts w:cs="Arial"/>
          <w:b/>
          <w:sz w:val="24"/>
          <w:szCs w:val="24"/>
        </w:rPr>
      </w:pPr>
      <w:r w:rsidRPr="00F47B74">
        <w:rPr>
          <w:rFonts w:cs="Arial"/>
          <w:b/>
          <w:sz w:val="24"/>
          <w:szCs w:val="24"/>
        </w:rPr>
        <w:t xml:space="preserve">4.  ПРИЕМКА ПРОДУКЦИИ </w:t>
      </w:r>
    </w:p>
    <w:p w:rsidR="00AE5D93" w:rsidRPr="00F47B74" w:rsidRDefault="00AE5D9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47B74">
        <w:rPr>
          <w:rFonts w:ascii="Arial" w:hAnsi="Arial" w:cs="Arial"/>
        </w:rPr>
        <w:t>4.1.   Приемка Продукции по количеству, качеству и комплектности осуществляется Грузополучателем в момент ее поставки, а внутритарно, при отсутствии повреждений тары (упаковки), в течение 20 (двадцати) дней с момента прибытия груза и оформляется актом приемки</w:t>
      </w:r>
      <w:smartTag w:uri="urn:schemas-microsoft-com:office:smarttags" w:element="PersonName">
        <w:r w:rsidRPr="00F47B74">
          <w:rPr>
            <w:rFonts w:ascii="Arial" w:hAnsi="Arial" w:cs="Arial"/>
          </w:rPr>
          <w:t xml:space="preserve">. </w:t>
        </w:r>
      </w:smartTag>
    </w:p>
    <w:p w:rsidR="00AE5D93" w:rsidRPr="00F47B74" w:rsidRDefault="00AE5D9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47B74">
        <w:rPr>
          <w:rFonts w:ascii="Arial" w:hAnsi="Arial" w:cs="Arial"/>
        </w:rPr>
        <w:t>4.2.   При обнаружении недостачи, некомплектности, п</w:t>
      </w:r>
      <w:r>
        <w:rPr>
          <w:rFonts w:ascii="Arial" w:hAnsi="Arial" w:cs="Arial"/>
        </w:rPr>
        <w:t>роизводственных дефектов (брака</w:t>
      </w:r>
      <w:r w:rsidRPr="00F47B74">
        <w:rPr>
          <w:rFonts w:ascii="Arial" w:hAnsi="Arial" w:cs="Arial"/>
        </w:rPr>
        <w:t>, недостатков) во время приемки и при обнаружении производственных скр</w:t>
      </w:r>
      <w:r>
        <w:rPr>
          <w:rFonts w:ascii="Arial" w:hAnsi="Arial" w:cs="Arial"/>
        </w:rPr>
        <w:t>ытых дефектов (брака</w:t>
      </w:r>
      <w:r w:rsidRPr="00F47B74">
        <w:rPr>
          <w:rFonts w:ascii="Arial" w:hAnsi="Arial" w:cs="Arial"/>
        </w:rPr>
        <w:t>, недостатков) в Продукции при эксплуатации в период гарантийного срока обязательным является составление акта о выявленных недостачах, некомплектности, п</w:t>
      </w:r>
      <w:r>
        <w:rPr>
          <w:rFonts w:ascii="Arial" w:hAnsi="Arial" w:cs="Arial"/>
        </w:rPr>
        <w:t>роизводственных дефектах (браке</w:t>
      </w:r>
      <w:r w:rsidRPr="00F47B74">
        <w:rPr>
          <w:rFonts w:ascii="Arial" w:hAnsi="Arial" w:cs="Arial"/>
        </w:rPr>
        <w:t>, недостатках)</w:t>
      </w:r>
      <w:smartTag w:uri="urn:schemas-microsoft-com:office:smarttags" w:element="PersonName">
        <w:r w:rsidRPr="00F47B74">
          <w:rPr>
            <w:rFonts w:ascii="Arial" w:hAnsi="Arial" w:cs="Arial"/>
          </w:rPr>
          <w:t xml:space="preserve">. </w:t>
        </w:r>
      </w:smartTag>
      <w:r w:rsidRPr="00F47B74">
        <w:rPr>
          <w:rFonts w:ascii="Arial" w:hAnsi="Arial" w:cs="Arial"/>
        </w:rPr>
        <w:t>Вызов представителя Поставщика для участия в составлении такого акта обязателен</w:t>
      </w:r>
      <w:smartTag w:uri="urn:schemas-microsoft-com:office:smarttags" w:element="PersonName">
        <w:r w:rsidRPr="00F47B74">
          <w:rPr>
            <w:rFonts w:ascii="Arial" w:hAnsi="Arial" w:cs="Arial"/>
          </w:rPr>
          <w:t xml:space="preserve">. </w:t>
        </w:r>
      </w:smartTag>
      <w:r w:rsidRPr="00F47B74">
        <w:rPr>
          <w:rFonts w:ascii="Arial" w:hAnsi="Arial" w:cs="Arial"/>
        </w:rPr>
        <w:t>Срок прибытия – 10 (десять) дней с момента получения вызова, если иной срок не установлен в вызове</w:t>
      </w:r>
      <w:smartTag w:uri="urn:schemas-microsoft-com:office:smarttags" w:element="PersonName">
        <w:r w:rsidRPr="00F47B74">
          <w:rPr>
            <w:rFonts w:ascii="Arial" w:hAnsi="Arial" w:cs="Arial"/>
          </w:rPr>
          <w:t xml:space="preserve">. </w:t>
        </w:r>
      </w:smartTag>
      <w:r w:rsidRPr="00F47B74">
        <w:rPr>
          <w:rFonts w:ascii="Arial" w:hAnsi="Arial" w:cs="Arial"/>
        </w:rPr>
        <w:t>Представитель Поставщика, прибывший для составления акта должен иметь при себе надлежащим образом оформленную доверенность на право подписания акта</w:t>
      </w:r>
      <w:smartTag w:uri="urn:schemas-microsoft-com:office:smarttags" w:element="PersonName">
        <w:r w:rsidRPr="00F47B74">
          <w:rPr>
            <w:rFonts w:ascii="Arial" w:hAnsi="Arial" w:cs="Arial"/>
          </w:rPr>
          <w:t xml:space="preserve">. </w:t>
        </w:r>
      </w:smartTag>
    </w:p>
    <w:p w:rsidR="00AE5D93" w:rsidRPr="00F47B74" w:rsidRDefault="00AE5D9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47B74">
        <w:rPr>
          <w:rFonts w:ascii="Arial" w:hAnsi="Arial" w:cs="Arial"/>
        </w:rPr>
        <w:t xml:space="preserve">4.3.   В случае неявки представителя Поставщика в установленный срок или в срок, указанный в вызове, составление акта о недостаче, некомплектности, производственных дефектах </w:t>
      </w:r>
      <w:r>
        <w:rPr>
          <w:rFonts w:ascii="Arial" w:hAnsi="Arial" w:cs="Arial"/>
        </w:rPr>
        <w:t>(браке</w:t>
      </w:r>
      <w:r w:rsidRPr="00F47B74">
        <w:rPr>
          <w:rFonts w:ascii="Arial" w:hAnsi="Arial" w:cs="Arial"/>
        </w:rPr>
        <w:t>, недостатках), выявленных в ходе приемки продукции, а также составление акта об обнаружении производс</w:t>
      </w:r>
      <w:r>
        <w:rPr>
          <w:rFonts w:ascii="Arial" w:hAnsi="Arial" w:cs="Arial"/>
        </w:rPr>
        <w:t>твенных скрытых дефектов (брака</w:t>
      </w:r>
      <w:r w:rsidRPr="00F47B74">
        <w:rPr>
          <w:rFonts w:ascii="Arial" w:hAnsi="Arial" w:cs="Arial"/>
        </w:rPr>
        <w:t>, недостатков) в Продукции при эксплуатации в период гарантийного срока осуществляется Грузополучателем в одностороннем порядке</w:t>
      </w:r>
      <w:smartTag w:uri="urn:schemas-microsoft-com:office:smarttags" w:element="PersonName">
        <w:r w:rsidRPr="00F47B74">
          <w:rPr>
            <w:rFonts w:ascii="Arial" w:hAnsi="Arial" w:cs="Arial"/>
          </w:rPr>
          <w:t xml:space="preserve">. </w:t>
        </w:r>
      </w:smartTag>
      <w:r w:rsidRPr="00F47B74">
        <w:rPr>
          <w:rFonts w:ascii="Arial" w:hAnsi="Arial" w:cs="Arial"/>
        </w:rPr>
        <w:t xml:space="preserve">В случае неявки представителя Поставщика также наступают последствия, предусмотренные пунктом </w:t>
      </w:r>
      <w:r>
        <w:rPr>
          <w:rFonts w:ascii="Arial" w:hAnsi="Arial" w:cs="Arial"/>
        </w:rPr>
        <w:t>7</w:t>
      </w:r>
      <w:r w:rsidRPr="00F47B74">
        <w:rPr>
          <w:rFonts w:ascii="Arial" w:hAnsi="Arial" w:cs="Arial"/>
        </w:rPr>
        <w:t>.5</w:t>
      </w:r>
      <w:smartTag w:uri="urn:schemas-microsoft-com:office:smarttags" w:element="PersonName">
        <w:r w:rsidRPr="00F47B74">
          <w:rPr>
            <w:rFonts w:ascii="Arial" w:hAnsi="Arial" w:cs="Arial"/>
          </w:rPr>
          <w:t xml:space="preserve">. </w:t>
        </w:r>
      </w:smartTag>
      <w:r w:rsidRPr="00F47B74">
        <w:rPr>
          <w:rFonts w:ascii="Arial" w:hAnsi="Arial" w:cs="Arial"/>
        </w:rPr>
        <w:t>настоящего договора</w:t>
      </w:r>
      <w:smartTag w:uri="urn:schemas-microsoft-com:office:smarttags" w:element="PersonName">
        <w:r w:rsidRPr="00F47B74">
          <w:rPr>
            <w:rFonts w:ascii="Arial" w:hAnsi="Arial" w:cs="Arial"/>
          </w:rPr>
          <w:t xml:space="preserve">. </w:t>
        </w:r>
      </w:smartTag>
    </w:p>
    <w:p w:rsidR="00AE5D93" w:rsidRPr="00F47B74" w:rsidRDefault="00AE5D9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47B74">
        <w:rPr>
          <w:rFonts w:ascii="Arial" w:hAnsi="Arial" w:cs="Arial"/>
        </w:rPr>
        <w:t>4.4.   Акт приемки Продукции, составленный Грузополучателем в одностороннем порядке, имеет силу надлежащего доказательства некачественности, недостачи, некомплектности Продукции.</w:t>
      </w:r>
    </w:p>
    <w:p w:rsidR="00AE5D93" w:rsidRDefault="00AE5D9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47B74">
        <w:rPr>
          <w:rFonts w:ascii="Arial" w:hAnsi="Arial" w:cs="Arial"/>
        </w:rPr>
        <w:t xml:space="preserve">4.5.   Замена, устранение производственных дефектов, доукомплектование и восполнение недостающей Продукции, в том числе в период гарантийного срока производится Поставщиком за его счет в сроки, согласованные сторонами при составлении акта, а если акт составляется в одностороннем порядке при неявке представителя Поставщика, то в сроки, которые установлены Грузополучателем в таком акте. </w:t>
      </w:r>
    </w:p>
    <w:p w:rsidR="00AE5D93" w:rsidRPr="00F47B74" w:rsidRDefault="00AE5D93" w:rsidP="006C4079">
      <w:pPr>
        <w:spacing w:line="300" w:lineRule="auto"/>
        <w:ind w:firstLine="709"/>
        <w:jc w:val="both"/>
        <w:rPr>
          <w:rFonts w:ascii="Arial" w:hAnsi="Arial" w:cs="Arial"/>
        </w:rPr>
      </w:pPr>
    </w:p>
    <w:p w:rsidR="00AE5D93" w:rsidRPr="00F47B74" w:rsidRDefault="00AE5D93" w:rsidP="006C4079">
      <w:pPr>
        <w:tabs>
          <w:tab w:val="left" w:pos="0"/>
        </w:tabs>
        <w:spacing w:line="300" w:lineRule="auto"/>
        <w:ind w:firstLine="567"/>
        <w:rPr>
          <w:rFonts w:ascii="Arial" w:hAnsi="Arial" w:cs="Arial"/>
          <w:b/>
        </w:rPr>
      </w:pPr>
      <w:r w:rsidRPr="00F47B74">
        <w:rPr>
          <w:rFonts w:ascii="Arial" w:hAnsi="Arial" w:cs="Arial"/>
          <w:b/>
        </w:rPr>
        <w:t xml:space="preserve">   5.   </w:t>
      </w:r>
      <w:r w:rsidRPr="00F47B74">
        <w:rPr>
          <w:rFonts w:ascii="Arial" w:hAnsi="Arial" w:cs="Arial"/>
          <w:b/>
          <w:caps/>
        </w:rPr>
        <w:t>пОРЯДОК РАСЧЕТОВ</w:t>
      </w:r>
    </w:p>
    <w:p w:rsidR="00AE5D93" w:rsidRPr="00F47B74" w:rsidRDefault="00AE5D9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47B74">
        <w:rPr>
          <w:rFonts w:ascii="Arial" w:hAnsi="Arial" w:cs="Arial"/>
        </w:rPr>
        <w:t>5.1.   Оплата Продукции производится в следующем порядке:</w:t>
      </w:r>
    </w:p>
    <w:p w:rsidR="00AE5D93" w:rsidRPr="00F47B74" w:rsidRDefault="00AE5D9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47B74">
        <w:rPr>
          <w:rFonts w:ascii="Arial" w:hAnsi="Arial" w:cs="Arial"/>
        </w:rPr>
        <w:t xml:space="preserve">Оплата Продукции производится Поставщику </w:t>
      </w:r>
      <w:r>
        <w:rPr>
          <w:rFonts w:ascii="Arial" w:hAnsi="Arial" w:cs="Arial"/>
        </w:rPr>
        <w:t>с момента</w:t>
      </w:r>
      <w:r w:rsidRPr="00F47B74">
        <w:rPr>
          <w:rFonts w:ascii="Arial" w:hAnsi="Arial" w:cs="Arial"/>
        </w:rPr>
        <w:t xml:space="preserve"> поставки </w:t>
      </w:r>
      <w:r>
        <w:rPr>
          <w:rFonts w:ascii="Arial" w:hAnsi="Arial" w:cs="Arial"/>
        </w:rPr>
        <w:t xml:space="preserve">каждой партии продукции согласно Графика поставки продукции (приложение №3) и графика платежей (приложение №4) </w:t>
      </w:r>
      <w:r w:rsidRPr="00F47B74">
        <w:rPr>
          <w:rFonts w:ascii="Arial" w:hAnsi="Arial" w:cs="Arial"/>
        </w:rPr>
        <w:t xml:space="preserve">на основании счета-фактуры в течение </w:t>
      </w:r>
      <w:r>
        <w:rPr>
          <w:rFonts w:ascii="Arial" w:hAnsi="Arial" w:cs="Arial"/>
        </w:rPr>
        <w:t>_____</w:t>
      </w:r>
      <w:r w:rsidRPr="00F47B74">
        <w:rPr>
          <w:rFonts w:ascii="Arial" w:hAnsi="Arial" w:cs="Arial"/>
        </w:rPr>
        <w:t xml:space="preserve"> календарных дней с даты подписания Грузополучателем Акта входного контроля, который подписывается в течении 3 (трех) рабочих дней после получения Продукции Покупателем, при условии, что Продукция поставлена  надлежащего качества и в надлежащей комплектности, а документы, поименованные в пункте 3.5. настоящего Договора, предоставлены в полном объеме.</w:t>
      </w:r>
    </w:p>
    <w:p w:rsidR="00AE5D93" w:rsidRPr="00F47B74" w:rsidRDefault="00AE5D9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47B74">
        <w:rPr>
          <w:rFonts w:ascii="Arial" w:hAnsi="Arial" w:cs="Arial"/>
        </w:rPr>
        <w:t>5.2.   Датой оплаты считается дата списания денежных средств с расчетного счета Покупателя.</w:t>
      </w:r>
    </w:p>
    <w:p w:rsidR="00AE5D93" w:rsidRPr="00F47B74" w:rsidRDefault="00AE5D9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47B74">
        <w:rPr>
          <w:rFonts w:ascii="Arial" w:hAnsi="Arial" w:cs="Arial"/>
        </w:rPr>
        <w:t>5.3.   Расчеты по Договору могут осуществляться как перечислением денежных средств со счета Покупателя на счет Поставщика, так и посредством передачи в качестве оплаты векселей и иных ценных бумаг, по согласованию Сторон.</w:t>
      </w:r>
    </w:p>
    <w:p w:rsidR="00AE5D93" w:rsidRPr="00F47B74" w:rsidRDefault="00AE5D93" w:rsidP="006C4079">
      <w:pPr>
        <w:pStyle w:val="a"/>
        <w:spacing w:before="0" w:after="0" w:line="300" w:lineRule="auto"/>
        <w:ind w:firstLine="709"/>
        <w:rPr>
          <w:rFonts w:cs="Arial"/>
          <w:sz w:val="24"/>
          <w:szCs w:val="24"/>
        </w:rPr>
      </w:pPr>
      <w:r>
        <w:rPr>
          <w:rFonts w:cs="Arial"/>
          <w:bCs/>
          <w:sz w:val="24"/>
          <w:szCs w:val="24"/>
        </w:rPr>
        <w:t>5.4</w:t>
      </w:r>
      <w:r w:rsidRPr="00F47B74">
        <w:rPr>
          <w:rFonts w:cs="Arial"/>
          <w:bCs/>
          <w:sz w:val="24"/>
          <w:szCs w:val="24"/>
        </w:rPr>
        <w:t xml:space="preserve">. Счета-фактуры направляются Поставщиком по фактическому адресу Грузополучателя: 216400, Смоленская область, г. Десногорск по прилагаемому образцу (приложение № </w:t>
      </w:r>
      <w:r w:rsidRPr="003F1D5F">
        <w:rPr>
          <w:rFonts w:cs="Arial"/>
          <w:bCs/>
          <w:sz w:val="24"/>
          <w:szCs w:val="24"/>
        </w:rPr>
        <w:t>5</w:t>
      </w:r>
      <w:r w:rsidRPr="00F47B74">
        <w:rPr>
          <w:rFonts w:cs="Arial"/>
          <w:bCs/>
          <w:sz w:val="24"/>
          <w:szCs w:val="24"/>
        </w:rPr>
        <w:t>), в течение 5 календарных дней с даты поставки продукции на склад Грузополучателя,</w:t>
      </w:r>
      <w:r w:rsidRPr="00F47B74">
        <w:rPr>
          <w:rFonts w:cs="Arial"/>
          <w:sz w:val="24"/>
          <w:szCs w:val="24"/>
        </w:rPr>
        <w:t xml:space="preserve"> но не позднее 25 числа отчетного месяца.</w:t>
      </w:r>
    </w:p>
    <w:p w:rsidR="00AE5D93" w:rsidRDefault="00AE5D93" w:rsidP="006C4079">
      <w:pPr>
        <w:pStyle w:val="a"/>
        <w:spacing w:before="0" w:after="0" w:line="300" w:lineRule="auto"/>
        <w:ind w:firstLine="709"/>
        <w:rPr>
          <w:rFonts w:cs="Arial"/>
          <w:bCs/>
          <w:sz w:val="24"/>
          <w:szCs w:val="24"/>
        </w:rPr>
      </w:pPr>
      <w:r w:rsidRPr="00F47B74">
        <w:rPr>
          <w:rFonts w:cs="Arial"/>
          <w:bCs/>
          <w:sz w:val="24"/>
          <w:szCs w:val="24"/>
        </w:rPr>
        <w:t>В счете-фактуре, выставляемом при реализации Продукции, должны быть указаны все обязательные реквизиты, предусмотренные п.5 ст.169 НК РФ.</w:t>
      </w:r>
    </w:p>
    <w:p w:rsidR="00AE5D93" w:rsidRPr="00F47B74" w:rsidRDefault="00AE5D93" w:rsidP="006C4079">
      <w:pPr>
        <w:pStyle w:val="a"/>
        <w:spacing w:before="0" w:after="0" w:line="300" w:lineRule="auto"/>
        <w:ind w:firstLine="709"/>
        <w:rPr>
          <w:rFonts w:cs="Arial"/>
          <w:bCs/>
          <w:sz w:val="24"/>
          <w:szCs w:val="24"/>
        </w:rPr>
      </w:pPr>
    </w:p>
    <w:p w:rsidR="00AE5D93" w:rsidRPr="00F47B74" w:rsidRDefault="00AE5D93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 w:rsidRPr="00F47B74">
        <w:rPr>
          <w:rFonts w:ascii="Arial" w:hAnsi="Arial" w:cs="Arial"/>
          <w:b/>
        </w:rPr>
        <w:t>6.   ОБСТОЯТЕЛЬСТВА НЕПРЕОДОЛИМОЙ СИЛЫ</w:t>
      </w:r>
    </w:p>
    <w:p w:rsidR="00AE5D93" w:rsidRPr="00F47B74" w:rsidRDefault="00AE5D9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47B74">
        <w:rPr>
          <w:rFonts w:ascii="Arial" w:hAnsi="Arial" w:cs="Arial"/>
        </w:rPr>
        <w:t>6.1.   Стороны освобождаются от ответственности за неисполнение или ненадлежащее исполнение обязательств по настоящему Договору, если это явилось следствием обстоятельств непреодолимой силы, возникших после заключения договора: стихийные бедствия, забастовка, военные действия любого характера, правительственные постановления, распоряжения государственных органов и другие обстоятельства, препятствующие выполнению условий настоящего договора. Сторона, ссылающаяся на обстоятельства непреодолимой силы, обязана в двух недельный срок известить другую сторону о наступлении подобных обстоятельств в письменной форме. Одновременно с таким извещением потерпевшая сторона представляет документы, подтверждающие наступление форс-мажорных обстоятельств (справки торгово-промышленной палаты). По требованию любой из сторон в этом случае может быть создана комиссия, определяющая возможность дальнейшего исполнения взаимных обязательств.</w:t>
      </w:r>
    </w:p>
    <w:p w:rsidR="00AE5D93" w:rsidRPr="00F47B74" w:rsidRDefault="00AE5D9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47B74">
        <w:rPr>
          <w:rFonts w:ascii="Arial" w:hAnsi="Arial" w:cs="Arial"/>
        </w:rPr>
        <w:t xml:space="preserve">6.2.   При отсутствии своевременного извещения виновная Сторона обязана возместить другой стороне убытки, причиненные неисполнением или несвоевременным исполнением своих обязательств. </w:t>
      </w:r>
    </w:p>
    <w:p w:rsidR="00AE5D93" w:rsidRDefault="00AE5D9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47B74">
        <w:rPr>
          <w:rFonts w:ascii="Arial" w:hAnsi="Arial" w:cs="Arial"/>
        </w:rPr>
        <w:t>6.3.   Выполнение потерпевшей стороной своих обязательств по Договору откладывается до момента прекращения действия вышеуказанных обстоятельств.</w:t>
      </w:r>
    </w:p>
    <w:p w:rsidR="00AE5D93" w:rsidRPr="00F47B74" w:rsidRDefault="00AE5D93" w:rsidP="006C4079">
      <w:pPr>
        <w:spacing w:line="300" w:lineRule="auto"/>
        <w:ind w:firstLine="709"/>
        <w:jc w:val="both"/>
        <w:rPr>
          <w:rFonts w:ascii="Arial" w:hAnsi="Arial" w:cs="Arial"/>
        </w:rPr>
      </w:pPr>
    </w:p>
    <w:p w:rsidR="00AE5D93" w:rsidRPr="00F47B74" w:rsidRDefault="00AE5D93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 w:rsidRPr="00F47B74">
        <w:rPr>
          <w:rFonts w:ascii="Arial" w:hAnsi="Arial" w:cs="Arial"/>
          <w:b/>
        </w:rPr>
        <w:t>7.   ОТВЕТСТВЕННОСТЬ СТОРОН</w:t>
      </w:r>
    </w:p>
    <w:p w:rsidR="00AE5D93" w:rsidRPr="00F47B74" w:rsidRDefault="00AE5D9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47B74">
        <w:rPr>
          <w:rFonts w:ascii="Arial" w:hAnsi="Arial" w:cs="Arial"/>
        </w:rPr>
        <w:t>7.1.  </w:t>
      </w:r>
      <w:r w:rsidRPr="00F47B74">
        <w:rPr>
          <w:rFonts w:ascii="Arial" w:hAnsi="Arial" w:cs="Arial"/>
          <w:lang w:val="en-US"/>
        </w:rPr>
        <w:t> </w:t>
      </w:r>
      <w:r w:rsidRPr="00F47B74">
        <w:rPr>
          <w:rFonts w:ascii="Arial" w:hAnsi="Arial" w:cs="Arial"/>
        </w:rPr>
        <w:t>В случае нарушения Поставщиком сроков поставки (поставки и изготовления) Продукции по настоящему Договору, последний обязан выплатить Покупателю:</w:t>
      </w:r>
    </w:p>
    <w:p w:rsidR="00AE5D93" w:rsidRPr="00F47B74" w:rsidRDefault="00AE5D9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47B74">
        <w:rPr>
          <w:rFonts w:ascii="Arial" w:hAnsi="Arial" w:cs="Arial"/>
        </w:rPr>
        <w:t>-   неустойку в размере одной трехсотой ставки рефинансирования Центрального банка Российской Федерации, действующей на день уплаты неустойки от стоимости Продукции, поставленной с просрочкой, за каждый день просрочки;</w:t>
      </w:r>
    </w:p>
    <w:p w:rsidR="00AE5D93" w:rsidRPr="00F47B74" w:rsidRDefault="00AE5D9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47B74">
        <w:rPr>
          <w:rFonts w:ascii="Arial" w:hAnsi="Arial" w:cs="Arial"/>
        </w:rPr>
        <w:t>7.2.   Поставщик несет ответственность за ненадлежащее оформление счетов-фактур в размере не принятых к вычету сумм налога на добавленную стоимость.</w:t>
      </w:r>
    </w:p>
    <w:p w:rsidR="00AE5D93" w:rsidRPr="00F47B74" w:rsidRDefault="00AE5D93" w:rsidP="00014790">
      <w:pPr>
        <w:spacing w:line="300" w:lineRule="auto"/>
        <w:ind w:firstLine="709"/>
        <w:jc w:val="both"/>
        <w:rPr>
          <w:rFonts w:ascii="Arial" w:hAnsi="Arial" w:cs="Arial"/>
        </w:rPr>
      </w:pPr>
      <w:r w:rsidRPr="00F47B74">
        <w:rPr>
          <w:rFonts w:ascii="Arial" w:hAnsi="Arial" w:cs="Arial"/>
          <w:iCs/>
        </w:rPr>
        <w:t xml:space="preserve">7.3.   В случае нарушения Покупателем сроков оплаты по настоящему договору последний, при соответствующем письменном обращении Поставщика, обязан выплатить Поставщику неустойку в размере </w:t>
      </w:r>
      <w:r w:rsidRPr="00F47B74">
        <w:rPr>
          <w:rFonts w:ascii="Arial" w:hAnsi="Arial" w:cs="Arial"/>
        </w:rPr>
        <w:t xml:space="preserve">одной трехсотой ставки рефинансирования Центрального банка Российской Федерации, действующей на день уплаты неустойки от суммы, оплата которой просрочена, за каждый день просрочки. </w:t>
      </w:r>
    </w:p>
    <w:p w:rsidR="00AE5D93" w:rsidRPr="00F47B74" w:rsidRDefault="00AE5D93" w:rsidP="00014790">
      <w:pPr>
        <w:spacing w:line="300" w:lineRule="auto"/>
        <w:ind w:firstLine="709"/>
        <w:jc w:val="both"/>
        <w:rPr>
          <w:rFonts w:ascii="Arial" w:hAnsi="Arial" w:cs="Arial"/>
        </w:rPr>
      </w:pPr>
      <w:r w:rsidRPr="00F47B74">
        <w:rPr>
          <w:rFonts w:ascii="Arial" w:hAnsi="Arial" w:cs="Arial"/>
        </w:rPr>
        <w:t>Положения настоящего пункта не распространяются на оплату продукции, поставленной с нарушением установленных сроков поставки.</w:t>
      </w:r>
    </w:p>
    <w:p w:rsidR="00AE5D93" w:rsidRPr="00F47B74" w:rsidRDefault="00AE5D9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47B74">
        <w:rPr>
          <w:rFonts w:ascii="Arial" w:hAnsi="Arial" w:cs="Arial"/>
        </w:rPr>
        <w:t>7.4.   В случае, если в результате нарушения Поставщиком условий договора Покупатель в соответствии с законодательством Российской Федерации откажется от исполнения Договора или настоящий договор будет расторгнут по решению суда, либо в одностороннем порядке, а Продукция не будет поставлена (частично или в полном объеме) к моменту расторжения договора, Поставщик обязан:</w:t>
      </w:r>
    </w:p>
    <w:p w:rsidR="00AE5D93" w:rsidRPr="00F47B74" w:rsidRDefault="00AE5D93" w:rsidP="00475BAB">
      <w:pPr>
        <w:spacing w:line="300" w:lineRule="auto"/>
        <w:ind w:firstLine="709"/>
        <w:jc w:val="both"/>
        <w:rPr>
          <w:rFonts w:ascii="Arial" w:hAnsi="Arial" w:cs="Arial"/>
          <w:i/>
          <w:strike/>
        </w:rPr>
      </w:pPr>
      <w:r w:rsidRPr="00F47B74">
        <w:rPr>
          <w:rFonts w:ascii="Arial" w:hAnsi="Arial" w:cs="Arial"/>
        </w:rPr>
        <w:t>- оплатить Покупателю пени, в ра</w:t>
      </w:r>
      <w:r>
        <w:rPr>
          <w:rFonts w:ascii="Arial" w:hAnsi="Arial" w:cs="Arial"/>
        </w:rPr>
        <w:t>змере, предусмотренном пунктом 7</w:t>
      </w:r>
      <w:r w:rsidRPr="00F47B74">
        <w:rPr>
          <w:rFonts w:ascii="Arial" w:hAnsi="Arial" w:cs="Arial"/>
        </w:rPr>
        <w:t>.1. настоящего договора, за период с даты начала просрочки и до даты расторжения договора</w:t>
      </w:r>
    </w:p>
    <w:p w:rsidR="00AE5D93" w:rsidRPr="00F47B74" w:rsidRDefault="00AE5D93" w:rsidP="006C4079">
      <w:pPr>
        <w:spacing w:line="300" w:lineRule="auto"/>
        <w:ind w:firstLine="709"/>
        <w:jc w:val="both"/>
        <w:rPr>
          <w:rFonts w:ascii="Arial" w:hAnsi="Arial" w:cs="Arial"/>
          <w:strike/>
        </w:rPr>
      </w:pPr>
      <w:r w:rsidRPr="00F47B74">
        <w:rPr>
          <w:rFonts w:ascii="Arial" w:hAnsi="Arial" w:cs="Arial"/>
        </w:rPr>
        <w:t>7.5.  В случае если Поставщик не явился для составления акта, предусмотренного п. 4.3 настоящего договора, в сроки указанные в вызове, на Поставщика налагается штраф в размере 20 процентов от стоимости настоящего Договора.</w:t>
      </w:r>
    </w:p>
    <w:p w:rsidR="00AE5D93" w:rsidRPr="00F47B74" w:rsidRDefault="00AE5D9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47B74">
        <w:rPr>
          <w:rFonts w:ascii="Arial" w:hAnsi="Arial" w:cs="Arial"/>
        </w:rPr>
        <w:t>7.6.   Поставщик принимает на себя ответственность за качество поставляемой Продукции,</w:t>
      </w:r>
      <w:r w:rsidRPr="00F47B74">
        <w:rPr>
          <w:rStyle w:val="PageNumber"/>
          <w:rFonts w:ascii="Arial" w:hAnsi="Arial" w:cs="Arial"/>
        </w:rPr>
        <w:t xml:space="preserve"> подлинность сертификатов соответствия и прочих документов, предоставляемых в соответствии с п. 3.5 настоящего договора</w:t>
      </w:r>
      <w:r w:rsidRPr="00F47B74">
        <w:rPr>
          <w:rFonts w:ascii="Arial" w:hAnsi="Arial" w:cs="Arial"/>
        </w:rPr>
        <w:t xml:space="preserve">, в связи с чем обязуется: </w:t>
      </w:r>
    </w:p>
    <w:p w:rsidR="00AE5D93" w:rsidRPr="00F47B74" w:rsidRDefault="00AE5D9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47B74">
        <w:rPr>
          <w:rFonts w:ascii="Arial" w:hAnsi="Arial" w:cs="Arial"/>
        </w:rPr>
        <w:t>-   оградить Покупателя от необходимости разбирательств с заводом-изготовителем по поводу факта и причин наличия дефектов (браков, недостатков) в Продукции;</w:t>
      </w:r>
    </w:p>
    <w:p w:rsidR="00AE5D93" w:rsidRPr="00F47B74" w:rsidRDefault="00AE5D9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47B74">
        <w:rPr>
          <w:rFonts w:ascii="Arial" w:hAnsi="Arial" w:cs="Arial"/>
        </w:rPr>
        <w:t>-   выполнить условия, установленные в пунктах 7.7, 7.8, 7.9, 7.10 настоящего Договора.</w:t>
      </w:r>
    </w:p>
    <w:p w:rsidR="00AE5D93" w:rsidRPr="00F47B74" w:rsidRDefault="00AE5D9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47B74">
        <w:rPr>
          <w:rFonts w:ascii="Arial" w:hAnsi="Arial" w:cs="Arial"/>
        </w:rPr>
        <w:t xml:space="preserve">7.7.   В случае если имуществу Покупателя либо имуществу третьих лиц был причинен ущерб, либо такое имущество пришло в негодность или было уничтожено в результате </w:t>
      </w:r>
      <w:r>
        <w:rPr>
          <w:rFonts w:ascii="Arial" w:hAnsi="Arial" w:cs="Arial"/>
        </w:rPr>
        <w:t>дефектов (неисправностей, брака</w:t>
      </w:r>
      <w:r w:rsidRPr="00F47B74">
        <w:rPr>
          <w:rFonts w:ascii="Arial" w:hAnsi="Arial" w:cs="Arial"/>
        </w:rPr>
        <w:t>), обусловленных:</w:t>
      </w:r>
    </w:p>
    <w:p w:rsidR="00AE5D93" w:rsidRPr="00F47B74" w:rsidRDefault="00AE5D9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47B74">
        <w:rPr>
          <w:rFonts w:ascii="Arial" w:hAnsi="Arial" w:cs="Arial"/>
        </w:rPr>
        <w:t xml:space="preserve">-  ошибками, недоработками или нарушениями технологий выполнения работ, допущенными заводом-изготовителем в ходе производства Продукции,  </w:t>
      </w:r>
    </w:p>
    <w:p w:rsidR="00AE5D93" w:rsidRPr="00F47B74" w:rsidRDefault="00AE5D9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47B74">
        <w:rPr>
          <w:rFonts w:ascii="Arial" w:hAnsi="Arial" w:cs="Arial"/>
        </w:rPr>
        <w:t xml:space="preserve">-  дефектами материалов и узлов и/или неисправностями оборудования, используемых заводом-изготовителем при производстве Продукции, </w:t>
      </w:r>
    </w:p>
    <w:p w:rsidR="00AE5D93" w:rsidRPr="00F47B74" w:rsidRDefault="00AE5D9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47B74">
        <w:rPr>
          <w:rFonts w:ascii="Arial" w:hAnsi="Arial" w:cs="Arial"/>
        </w:rPr>
        <w:t>Поставщик обязан за свой счёт выполнить работы по приведению такого имущества в состояние, имевшее место до его порчи, и/или возместить стоимость аналогичного нового имущества (в случае гибели имущества или его утраты).</w:t>
      </w:r>
    </w:p>
    <w:p w:rsidR="00AE5D93" w:rsidRPr="00F47B74" w:rsidRDefault="00AE5D9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47B74">
        <w:rPr>
          <w:rFonts w:ascii="Arial" w:hAnsi="Arial" w:cs="Arial"/>
        </w:rPr>
        <w:t xml:space="preserve">7.8.   Причинение ущерба имуществу либо уничтожение имущества и перечень имущества должны быть зафиксированы в соответствующем акте. Порядок составления акта аналогичен порядку, установленному в пункте 4.2 настоящего договора.  </w:t>
      </w:r>
    </w:p>
    <w:p w:rsidR="00AE5D93" w:rsidRPr="00F47B74" w:rsidRDefault="00AE5D9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47B74">
        <w:rPr>
          <w:rFonts w:ascii="Arial" w:hAnsi="Arial" w:cs="Arial"/>
        </w:rPr>
        <w:t>7.9.   В случае если Поставщик не приступит к работам, указанным в пункте 7.7 настоящего  Договора, в течение 14 (четырнадцати) календарных дней с момента составления акта о выявленных дефектах (браках, неисправностях) Покупатель вправе привлечь для выполнения таких работ третье лицо. В таком случае Поставщик обязан возместить расходы Покупателя на оплату выполненных работ.</w:t>
      </w:r>
    </w:p>
    <w:p w:rsidR="00AE5D93" w:rsidRPr="00F47B74" w:rsidRDefault="00AE5D9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47B74">
        <w:rPr>
          <w:rFonts w:ascii="Arial" w:hAnsi="Arial" w:cs="Arial"/>
        </w:rPr>
        <w:t xml:space="preserve">Возмещение стоимости аналогичного нового имущества (в случае гибели имущества или его утраты) производится Поставщиком в течение 14 (четырнадцати) календарных дней. </w:t>
      </w:r>
    </w:p>
    <w:p w:rsidR="00AE5D93" w:rsidRPr="00F47B74" w:rsidRDefault="00AE5D9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47B74">
        <w:rPr>
          <w:rFonts w:ascii="Arial" w:hAnsi="Arial" w:cs="Arial"/>
        </w:rPr>
        <w:t>7.10.   Указанные в пункте 7.7. настоящего Договора работы должны быть выполнены Поставщиком или третьим лицом за счёт Поставщика в сроки, указанные Покупателем.</w:t>
      </w:r>
    </w:p>
    <w:p w:rsidR="00AE5D93" w:rsidRPr="00F47B74" w:rsidRDefault="00AE5D9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47B74">
        <w:rPr>
          <w:rFonts w:ascii="Arial" w:hAnsi="Arial" w:cs="Arial"/>
        </w:rPr>
        <w:t>Персонал, который будет привлечен к таким работам, должен обладать соответствующей квалификацией и допуском к работам на режимных объектах и объектах радиационной опасности, оформленным в соответствии с законодательством Российской Федерации.</w:t>
      </w:r>
    </w:p>
    <w:p w:rsidR="00AE5D93" w:rsidRPr="00F47B74" w:rsidRDefault="00AE5D9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47B74">
        <w:rPr>
          <w:rFonts w:ascii="Arial" w:hAnsi="Arial" w:cs="Arial"/>
        </w:rPr>
        <w:t>7.11. В случае расторжения Договора по Решению суда или по соглашению Сторон в силу существенного нарушения Поставщиком условий Договора, информация о Поставщике заносится в публичный реестр недобросовестных поставщиков атомной отрасли сроком на 2 (два) года.</w:t>
      </w:r>
    </w:p>
    <w:p w:rsidR="00AE5D93" w:rsidRPr="00F47B74" w:rsidRDefault="00AE5D9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47B74">
        <w:rPr>
          <w:rFonts w:ascii="Arial" w:hAnsi="Arial" w:cs="Arial"/>
        </w:rPr>
        <w:t xml:space="preserve">7.12. В случае возникновения у Покупателя претензий по привлечению Поставщиком к исполнению Договора соисполнителей Поставщик несет ответственность за действия соисполнителей как за свои собственные. </w:t>
      </w:r>
    </w:p>
    <w:p w:rsidR="00AE5D93" w:rsidRDefault="00AE5D9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47B74">
        <w:rPr>
          <w:rFonts w:ascii="Arial" w:hAnsi="Arial" w:cs="Arial"/>
        </w:rPr>
        <w:t>Невыполнение соисполнителями обязательств перед Поставщиком не освобождает Поставщика от выполнения условий настоящего Договора.</w:t>
      </w:r>
    </w:p>
    <w:p w:rsidR="00AE5D93" w:rsidRPr="00F47B74" w:rsidRDefault="00AE5D93" w:rsidP="006C4079">
      <w:pPr>
        <w:spacing w:line="300" w:lineRule="auto"/>
        <w:ind w:firstLine="709"/>
        <w:jc w:val="both"/>
        <w:rPr>
          <w:rFonts w:ascii="Arial" w:hAnsi="Arial" w:cs="Arial"/>
        </w:rPr>
      </w:pPr>
    </w:p>
    <w:p w:rsidR="00AE5D93" w:rsidRPr="00F47B74" w:rsidRDefault="00AE5D93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 w:rsidRPr="00F47B74">
        <w:rPr>
          <w:rFonts w:ascii="Arial" w:hAnsi="Arial" w:cs="Arial"/>
          <w:b/>
        </w:rPr>
        <w:t>8.   РАЗРЕШЕНИЕ СПОРОВ</w:t>
      </w:r>
    </w:p>
    <w:p w:rsidR="00AE5D93" w:rsidRPr="00F47B74" w:rsidRDefault="00AE5D9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47B74">
        <w:rPr>
          <w:rFonts w:ascii="Arial" w:hAnsi="Arial" w:cs="Arial"/>
        </w:rPr>
        <w:t>8.1. При возникновении споров, вытекающих из настоящего договора, Стороны будут стремиться к разрешению всех возможных споров и разногласий, которые могут возникнуть по Договору или в связи с ним, путем переговоров.</w:t>
      </w:r>
    </w:p>
    <w:p w:rsidR="00AE5D93" w:rsidRPr="00F47B74" w:rsidRDefault="00AE5D9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47B74">
        <w:rPr>
          <w:rFonts w:ascii="Arial" w:hAnsi="Arial" w:cs="Arial"/>
        </w:rPr>
        <w:t xml:space="preserve">Если Стороны не придут к соглашению путем переговоров, все споры рассматриваются в претензионном порядке. </w:t>
      </w:r>
    </w:p>
    <w:p w:rsidR="00AE5D93" w:rsidRPr="00F47B74" w:rsidRDefault="00AE5D9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47B74">
        <w:rPr>
          <w:rFonts w:ascii="Arial" w:hAnsi="Arial" w:cs="Arial"/>
        </w:rPr>
        <w:t>Сторона, получившая претензию, должна рассмотреть её и направить на неё ответ в течение 21 (двадцати одного) календарного дня.</w:t>
      </w:r>
    </w:p>
    <w:p w:rsidR="00AE5D93" w:rsidRDefault="00AE5D9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47B74">
        <w:rPr>
          <w:rFonts w:ascii="Arial" w:hAnsi="Arial" w:cs="Arial"/>
        </w:rPr>
        <w:t>8.2. Если споры не урегулированы Сторонами с помощью переговоров и в претензионном порядке, то они передаются заинтересованной Стороной в Арбитражный суд Смоленской области.</w:t>
      </w:r>
    </w:p>
    <w:p w:rsidR="00AE5D93" w:rsidRPr="00B904B0" w:rsidRDefault="00AE5D93" w:rsidP="003A1E1D">
      <w:pPr>
        <w:spacing w:line="300" w:lineRule="auto"/>
        <w:ind w:firstLine="709"/>
        <w:jc w:val="both"/>
        <w:rPr>
          <w:rFonts w:ascii="Arial" w:hAnsi="Arial" w:cs="Arial"/>
          <w:i/>
          <w:color w:val="0070C0"/>
          <w:sz w:val="22"/>
          <w:szCs w:val="22"/>
        </w:rPr>
      </w:pPr>
      <w:r w:rsidRPr="00B904B0">
        <w:rPr>
          <w:rFonts w:ascii="Arial" w:hAnsi="Arial" w:cs="Arial"/>
          <w:i/>
          <w:color w:val="0070C0"/>
          <w:sz w:val="22"/>
          <w:szCs w:val="22"/>
        </w:rPr>
        <w:t>При заключении договоров между подведомственными Госкорпорации «Росатом» организациями предусматривать в них рассмотрение споров Третейским судом для разрешения экономических споров, образованным решением правления Госкорпорации «Росатом» от 16.03.2010 № 60.</w:t>
      </w:r>
    </w:p>
    <w:p w:rsidR="00AE5D93" w:rsidRPr="00B904B0" w:rsidRDefault="00AE5D93" w:rsidP="003A1E1D">
      <w:pPr>
        <w:spacing w:line="300" w:lineRule="auto"/>
        <w:ind w:firstLine="709"/>
        <w:jc w:val="both"/>
        <w:rPr>
          <w:rFonts w:ascii="Arial" w:hAnsi="Arial" w:cs="Arial"/>
          <w:i/>
          <w:color w:val="0070C0"/>
          <w:sz w:val="22"/>
          <w:szCs w:val="22"/>
        </w:rPr>
      </w:pPr>
      <w:r w:rsidRPr="00B904B0">
        <w:rPr>
          <w:rFonts w:ascii="Arial" w:hAnsi="Arial" w:cs="Arial"/>
          <w:i/>
          <w:color w:val="0070C0"/>
          <w:sz w:val="22"/>
          <w:szCs w:val="22"/>
        </w:rPr>
        <w:t>Включать в текст договора</w:t>
      </w:r>
      <w:r>
        <w:rPr>
          <w:rFonts w:ascii="Arial" w:hAnsi="Arial" w:cs="Arial"/>
          <w:i/>
          <w:color w:val="0070C0"/>
          <w:sz w:val="22"/>
          <w:szCs w:val="22"/>
        </w:rPr>
        <w:t xml:space="preserve"> (пункт 8 .2.)</w:t>
      </w:r>
      <w:r w:rsidRPr="00B904B0">
        <w:rPr>
          <w:rFonts w:ascii="Arial" w:hAnsi="Arial" w:cs="Arial"/>
          <w:i/>
          <w:color w:val="0070C0"/>
          <w:sz w:val="22"/>
          <w:szCs w:val="22"/>
        </w:rPr>
        <w:t xml:space="preserve"> следующую формулировку:</w:t>
      </w:r>
    </w:p>
    <w:p w:rsidR="00AE5D93" w:rsidRDefault="00AE5D93" w:rsidP="003A1E1D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 Все споры, разногласия или требования, возникающие из настоящего договора (соглашения) или в связи с ним, в том числе касающиеся его исполнения, нарушения, прекращения или недействительности,</w:t>
      </w:r>
      <w:r>
        <w:rPr>
          <w:rFonts w:ascii="Arial" w:hAnsi="Arial" w:cs="Arial"/>
        </w:rPr>
        <w:t xml:space="preserve"> не урегулированные в досудебном порядке,</w:t>
      </w:r>
      <w:r w:rsidRPr="00B904B0">
        <w:rPr>
          <w:rFonts w:ascii="Arial" w:hAnsi="Arial" w:cs="Arial"/>
        </w:rPr>
        <w:t xml:space="preserve">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окончательным.</w:t>
      </w:r>
    </w:p>
    <w:p w:rsidR="00AE5D93" w:rsidRPr="00F47B74" w:rsidRDefault="00AE5D93" w:rsidP="006C4079">
      <w:pPr>
        <w:spacing w:line="300" w:lineRule="auto"/>
        <w:ind w:firstLine="709"/>
        <w:jc w:val="both"/>
        <w:rPr>
          <w:rFonts w:ascii="Arial" w:hAnsi="Arial" w:cs="Arial"/>
        </w:rPr>
      </w:pPr>
    </w:p>
    <w:p w:rsidR="00AE5D93" w:rsidRPr="00F47B74" w:rsidRDefault="00AE5D93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</w:rPr>
      </w:pPr>
      <w:r w:rsidRPr="00F47B74">
        <w:rPr>
          <w:rFonts w:ascii="Arial" w:hAnsi="Arial" w:cs="Arial"/>
          <w:b/>
        </w:rPr>
        <w:t>9.   СРОК ДЕЙСТВИЯ ДОГОВОРА</w:t>
      </w:r>
    </w:p>
    <w:p w:rsidR="00AE5D93" w:rsidRPr="00F47B74" w:rsidRDefault="00AE5D93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  <w:bCs/>
        </w:rPr>
      </w:pPr>
      <w:r w:rsidRPr="00F47B74">
        <w:rPr>
          <w:rFonts w:ascii="Arial" w:hAnsi="Arial" w:cs="Arial"/>
          <w:bCs/>
        </w:rPr>
        <w:t>Настоящий договор вступает в силу с даты подписания его стор</w:t>
      </w:r>
      <w:r>
        <w:rPr>
          <w:rFonts w:ascii="Arial" w:hAnsi="Arial" w:cs="Arial"/>
          <w:bCs/>
        </w:rPr>
        <w:t>о</w:t>
      </w:r>
      <w:r w:rsidRPr="00F47B74">
        <w:rPr>
          <w:rFonts w:ascii="Arial" w:hAnsi="Arial" w:cs="Arial"/>
          <w:bCs/>
        </w:rPr>
        <w:t xml:space="preserve">нами </w:t>
      </w:r>
      <w:r w:rsidRPr="00F47B74">
        <w:rPr>
          <w:rFonts w:ascii="Arial" w:hAnsi="Arial" w:cs="Arial"/>
          <w:b/>
          <w:bCs/>
        </w:rPr>
        <w:t xml:space="preserve"> </w:t>
      </w:r>
      <w:r w:rsidRPr="00F47B74">
        <w:rPr>
          <w:rFonts w:ascii="Arial" w:hAnsi="Arial" w:cs="Arial"/>
          <w:bCs/>
        </w:rPr>
        <w:t xml:space="preserve"> и действует по «</w:t>
      </w:r>
      <w:r>
        <w:rPr>
          <w:rFonts w:ascii="Arial" w:hAnsi="Arial" w:cs="Arial"/>
          <w:bCs/>
        </w:rPr>
        <w:t>____</w:t>
      </w:r>
      <w:r w:rsidRPr="00F47B74">
        <w:rPr>
          <w:rFonts w:ascii="Arial" w:hAnsi="Arial" w:cs="Arial"/>
          <w:bCs/>
        </w:rPr>
        <w:t xml:space="preserve">» </w:t>
      </w:r>
      <w:r>
        <w:rPr>
          <w:rFonts w:ascii="Arial" w:hAnsi="Arial" w:cs="Arial"/>
          <w:bCs/>
        </w:rPr>
        <w:t>_________</w:t>
      </w:r>
      <w:r w:rsidRPr="00F47B74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12 года, но в любом случае до полного исполнения обязательств сторонами.</w:t>
      </w:r>
    </w:p>
    <w:p w:rsidR="00AE5D93" w:rsidRPr="00F47B74" w:rsidRDefault="00AE5D93" w:rsidP="003B4212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i/>
        </w:rPr>
      </w:pPr>
    </w:p>
    <w:p w:rsidR="00AE5D93" w:rsidRPr="00F47B74" w:rsidRDefault="00AE5D93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</w:rPr>
      </w:pPr>
      <w:r w:rsidRPr="00F47B74">
        <w:rPr>
          <w:rFonts w:ascii="Arial" w:hAnsi="Arial" w:cs="Arial"/>
          <w:b/>
        </w:rPr>
        <w:t>10.   ПРОЧИЕ УСЛОВИЯ</w:t>
      </w:r>
    </w:p>
    <w:p w:rsidR="00AE5D93" w:rsidRPr="00F47B74" w:rsidRDefault="00AE5D93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F47B74">
        <w:rPr>
          <w:rFonts w:ascii="Arial" w:hAnsi="Arial" w:cs="Arial"/>
        </w:rPr>
        <w:t xml:space="preserve">10.1.   Все изменения и дополнения к настоящему Договору (в т.ч. изменение спецификаций, общей стоимости по договору или стоимости последующих годовых этапов по договору, </w:t>
      </w:r>
      <w:r w:rsidRPr="00F47B74">
        <w:rPr>
          <w:rFonts w:ascii="Arial" w:hAnsi="Arial" w:cs="Arial"/>
          <w:bCs/>
        </w:rPr>
        <w:t>сроков поставки (поставки и изготовления) Продукции, и др.)</w:t>
      </w:r>
      <w:r w:rsidRPr="00F47B74">
        <w:rPr>
          <w:rFonts w:ascii="Arial" w:hAnsi="Arial" w:cs="Arial"/>
        </w:rPr>
        <w:t xml:space="preserve"> </w:t>
      </w:r>
      <w:r w:rsidRPr="00F47B74">
        <w:rPr>
          <w:rFonts w:ascii="Arial" w:hAnsi="Arial" w:cs="Arial"/>
          <w:bCs/>
        </w:rPr>
        <w:t>оформляются дополнительным соглашением</w:t>
      </w:r>
      <w:r w:rsidRPr="00F47B74">
        <w:rPr>
          <w:rFonts w:ascii="Arial" w:hAnsi="Arial" w:cs="Arial"/>
        </w:rPr>
        <w:t xml:space="preserve"> за подписью и печатями обеих сторон,</w:t>
      </w:r>
      <w:r w:rsidRPr="00F47B74">
        <w:rPr>
          <w:rFonts w:ascii="Arial" w:hAnsi="Arial" w:cs="Arial"/>
          <w:bCs/>
        </w:rPr>
        <w:t xml:space="preserve"> с приложением ново</w:t>
      </w:r>
      <w:r>
        <w:rPr>
          <w:rFonts w:ascii="Arial" w:hAnsi="Arial" w:cs="Arial"/>
          <w:bCs/>
        </w:rPr>
        <w:t>й</w:t>
      </w:r>
      <w:r w:rsidRPr="00F47B74">
        <w:rPr>
          <w:rFonts w:ascii="Arial" w:hAnsi="Arial" w:cs="Arial"/>
          <w:bCs/>
        </w:rPr>
        <w:t xml:space="preserve"> Спецификации</w:t>
      </w:r>
      <w:r w:rsidRPr="00F47B74">
        <w:rPr>
          <w:rFonts w:ascii="Arial" w:hAnsi="Arial" w:cs="Arial"/>
        </w:rPr>
        <w:t xml:space="preserve"> и являются неотъемлемой частью настоящего Договора</w:t>
      </w:r>
      <w:r w:rsidRPr="00F47B74">
        <w:rPr>
          <w:rFonts w:ascii="Arial" w:hAnsi="Arial" w:cs="Arial"/>
          <w:bCs/>
        </w:rPr>
        <w:t xml:space="preserve">. </w:t>
      </w:r>
    </w:p>
    <w:p w:rsidR="00AE5D93" w:rsidRPr="00F47B74" w:rsidRDefault="00AE5D93" w:rsidP="006C4079">
      <w:pPr>
        <w:spacing w:line="300" w:lineRule="auto"/>
        <w:ind w:firstLine="709"/>
        <w:rPr>
          <w:rFonts w:ascii="Arial" w:hAnsi="Arial" w:cs="Arial"/>
        </w:rPr>
      </w:pPr>
      <w:r w:rsidRPr="00F47B74">
        <w:rPr>
          <w:rFonts w:ascii="Arial" w:hAnsi="Arial" w:cs="Arial"/>
        </w:rPr>
        <w:t>10.2   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AE5D93" w:rsidRPr="00F47B74" w:rsidRDefault="00AE5D93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F47B74">
        <w:rPr>
          <w:rFonts w:ascii="Arial" w:hAnsi="Arial" w:cs="Arial"/>
        </w:rPr>
        <w:t>10.3   Покупатель обязан сохранять неприкосновенными любые товарные знаки и эмблемы завода-изготовителя, нанесенные на Продукцию.</w:t>
      </w:r>
    </w:p>
    <w:p w:rsidR="00AE5D93" w:rsidRPr="00F47B74" w:rsidRDefault="00AE5D93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F47B74">
        <w:rPr>
          <w:rFonts w:ascii="Arial" w:hAnsi="Arial" w:cs="Arial"/>
        </w:rPr>
        <w:t>10.4   </w:t>
      </w:r>
      <w:r w:rsidRPr="00C956F9">
        <w:rPr>
          <w:rFonts w:ascii="Arial" w:hAnsi="Arial" w:cs="Arial"/>
        </w:rPr>
        <w:t>Стороны не вправе передавать третьим лицам, равно как и использовать не в целях настоящего Договора коммерческую информацию, ставшую ему известной (доступной) в рамках заключения и исполнения настоящего Договора и составляющую коммерческую тайну Сторон, а также другую информацию ограниченного распространения.</w:t>
      </w:r>
    </w:p>
    <w:p w:rsidR="00AE5D93" w:rsidRPr="00F47B74" w:rsidRDefault="00AE5D93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F47B74">
        <w:rPr>
          <w:rFonts w:ascii="Arial" w:hAnsi="Arial" w:cs="Arial"/>
        </w:rPr>
        <w:t>10.5   Уступка требования по настоящему Договору третьим лицам производится исключительно с письменного согласия Покупателя, полученного на основании письменного запроса Поставщика.</w:t>
      </w:r>
    </w:p>
    <w:p w:rsidR="00AE5D93" w:rsidRPr="00F47B74" w:rsidRDefault="00AE5D93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F47B74">
        <w:rPr>
          <w:rFonts w:ascii="Arial" w:hAnsi="Arial" w:cs="Arial"/>
        </w:rPr>
        <w:t xml:space="preserve">10.6. Поставщик вправе отказаться от исполнения настоящего договора при условии полного возмещения Покупателю убытков. </w:t>
      </w:r>
    </w:p>
    <w:p w:rsidR="00AE5D93" w:rsidRPr="00F47B74" w:rsidRDefault="00AE5D93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F47B74">
        <w:rPr>
          <w:rFonts w:ascii="Arial" w:hAnsi="Arial" w:cs="Arial"/>
        </w:rPr>
        <w:t>10.7. Покупатель вправе отказаться от исполнения настоящего договора и в одностороннем порядке расторгнуть настоящий договор, направив Поставщику соответствующее уведомление за 3 (три) календарных дня до планируемой даты расторжения, в следующих случаях:</w:t>
      </w:r>
    </w:p>
    <w:p w:rsidR="00AE5D93" w:rsidRPr="00F47B74" w:rsidRDefault="00AE5D93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F47B74">
        <w:rPr>
          <w:rFonts w:ascii="Arial" w:hAnsi="Arial" w:cs="Arial"/>
        </w:rPr>
        <w:t>- не устранения выявленных несоответствий и замечаний по Акту входного контроля продукции, в установленный Покупателем срок;</w:t>
      </w:r>
    </w:p>
    <w:p w:rsidR="00AE5D93" w:rsidRPr="00F47B74" w:rsidRDefault="00AE5D93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F47B74">
        <w:rPr>
          <w:rFonts w:ascii="Arial" w:hAnsi="Arial" w:cs="Arial"/>
        </w:rPr>
        <w:t>- нарушение (однократное) срока поставки продукции, установленного настоящим договором, более чем на 10 (десять) календарных дней;</w:t>
      </w:r>
    </w:p>
    <w:p w:rsidR="00AE5D93" w:rsidRPr="00F47B74" w:rsidRDefault="00AE5D93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F47B74">
        <w:rPr>
          <w:rFonts w:ascii="Arial" w:hAnsi="Arial" w:cs="Arial"/>
        </w:rPr>
        <w:t>- не соблюдения, либо нарушения существенных условий настоящего договора. Для целей толкования настоящего договора, существенными условиями признаются: цена и порядок расчетов, срок поставки продукции, наименование, марки, количество и характеристики поставляемой продукции, гарантийные обязательства.</w:t>
      </w:r>
    </w:p>
    <w:p w:rsidR="00AE5D93" w:rsidRPr="00F47B74" w:rsidRDefault="00AE5D93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F47B74">
        <w:rPr>
          <w:rFonts w:ascii="Arial" w:hAnsi="Arial" w:cs="Arial"/>
        </w:rPr>
        <w:t>10.8. Если Покупатель принимает решение о прекращении действия договора из-за отсутствия финансирования, то Поставщик оповещается об этом в письменном виде.</w:t>
      </w:r>
    </w:p>
    <w:p w:rsidR="00AE5D93" w:rsidRPr="00F47B74" w:rsidRDefault="00AE5D93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F47B74">
        <w:rPr>
          <w:rFonts w:ascii="Arial" w:hAnsi="Arial" w:cs="Arial"/>
        </w:rPr>
        <w:t>Покупатель обязуется возместить Поставщику стоимость поставленной Продукции на момент прекращения действия Договора.</w:t>
      </w:r>
    </w:p>
    <w:p w:rsidR="00AE5D93" w:rsidRPr="00F47B74" w:rsidRDefault="00AE5D93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</w:rPr>
      </w:pPr>
      <w:r w:rsidRPr="00F47B74">
        <w:rPr>
          <w:rFonts w:ascii="Arial" w:hAnsi="Arial" w:cs="Arial"/>
          <w:i/>
        </w:rPr>
        <w:tab/>
      </w:r>
      <w:r w:rsidRPr="00F47B74">
        <w:rPr>
          <w:rFonts w:ascii="Arial" w:hAnsi="Arial" w:cs="Arial"/>
        </w:rPr>
        <w:t>10.9. Стороны принимают на себя обязательства в официальном порядке немедленно извещать (уведомлять) друг друга об изменении реквизитов, в т.ч. об открытии/закрытии банковских счетов.</w:t>
      </w:r>
    </w:p>
    <w:p w:rsidR="00AE5D93" w:rsidRPr="00F47B74" w:rsidRDefault="00AE5D93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F47B74">
        <w:rPr>
          <w:rFonts w:ascii="Arial" w:hAnsi="Arial" w:cs="Arial"/>
        </w:rPr>
        <w:t>10.10. Неотъемлемой частью настоящего договора явля</w:t>
      </w:r>
      <w:r>
        <w:rPr>
          <w:rFonts w:ascii="Arial" w:hAnsi="Arial" w:cs="Arial"/>
        </w:rPr>
        <w:t>ю</w:t>
      </w:r>
      <w:r w:rsidRPr="00F47B74">
        <w:rPr>
          <w:rFonts w:ascii="Arial" w:hAnsi="Arial" w:cs="Arial"/>
        </w:rPr>
        <w:t>тся:</w:t>
      </w:r>
    </w:p>
    <w:p w:rsidR="00AE5D93" w:rsidRDefault="00AE5D93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F47B74">
        <w:rPr>
          <w:rFonts w:ascii="Arial" w:hAnsi="Arial" w:cs="Arial"/>
        </w:rPr>
        <w:t>Приложение №1  «Спецификация</w:t>
      </w:r>
      <w:r>
        <w:rPr>
          <w:rFonts w:ascii="Arial" w:hAnsi="Arial" w:cs="Arial"/>
        </w:rPr>
        <w:t xml:space="preserve"> №1</w:t>
      </w:r>
      <w:r w:rsidRPr="00F47B74">
        <w:rPr>
          <w:rFonts w:ascii="Arial" w:hAnsi="Arial" w:cs="Arial"/>
        </w:rPr>
        <w:t>»;</w:t>
      </w:r>
    </w:p>
    <w:p w:rsidR="00AE5D93" w:rsidRDefault="00AE5D93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F47B74">
        <w:rPr>
          <w:rFonts w:ascii="Arial" w:hAnsi="Arial" w:cs="Arial"/>
        </w:rPr>
        <w:t>Приложение №</w:t>
      </w:r>
      <w:r>
        <w:rPr>
          <w:rFonts w:ascii="Arial" w:hAnsi="Arial" w:cs="Arial"/>
        </w:rPr>
        <w:t>2</w:t>
      </w:r>
      <w:r w:rsidRPr="00F47B74">
        <w:rPr>
          <w:rFonts w:ascii="Arial" w:hAnsi="Arial" w:cs="Arial"/>
        </w:rPr>
        <w:t xml:space="preserve">  «Спецификация</w:t>
      </w:r>
      <w:r>
        <w:rPr>
          <w:rFonts w:ascii="Arial" w:hAnsi="Arial" w:cs="Arial"/>
        </w:rPr>
        <w:t xml:space="preserve"> №2</w:t>
      </w:r>
      <w:r w:rsidRPr="00F47B74">
        <w:rPr>
          <w:rFonts w:ascii="Arial" w:hAnsi="Arial" w:cs="Arial"/>
        </w:rPr>
        <w:t>»</w:t>
      </w:r>
      <w:r>
        <w:rPr>
          <w:rFonts w:ascii="Arial" w:hAnsi="Arial" w:cs="Arial"/>
        </w:rPr>
        <w:t>;</w:t>
      </w:r>
    </w:p>
    <w:p w:rsidR="00AE5D93" w:rsidRDefault="00AE5D93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Приложение №3  «График  поставки продукции»;</w:t>
      </w:r>
    </w:p>
    <w:p w:rsidR="00AE5D93" w:rsidRDefault="00AE5D93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Приложение №4  «График платежей»;</w:t>
      </w:r>
    </w:p>
    <w:p w:rsidR="00AE5D93" w:rsidRDefault="00AE5D93" w:rsidP="008B21CD">
      <w:pPr>
        <w:tabs>
          <w:tab w:val="left" w:pos="0"/>
        </w:tabs>
        <w:spacing w:line="30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Pr="00F47B74">
        <w:rPr>
          <w:rFonts w:ascii="Arial" w:hAnsi="Arial" w:cs="Arial"/>
        </w:rPr>
        <w:t>Приложение №</w:t>
      </w:r>
      <w:r>
        <w:rPr>
          <w:rFonts w:ascii="Arial" w:hAnsi="Arial" w:cs="Arial"/>
        </w:rPr>
        <w:t>5</w:t>
      </w:r>
      <w:r w:rsidRPr="00F47B74">
        <w:rPr>
          <w:rFonts w:ascii="Arial" w:hAnsi="Arial" w:cs="Arial"/>
        </w:rPr>
        <w:t xml:space="preserve"> «Образец заполнения счета-фактуры».</w:t>
      </w:r>
    </w:p>
    <w:p w:rsidR="00AE5D93" w:rsidRPr="00F47B74" w:rsidRDefault="00AE5D93" w:rsidP="002C7AE5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</w:p>
    <w:p w:rsidR="00AE5D93" w:rsidRDefault="00AE5D93" w:rsidP="00EE08D6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</w:rPr>
      </w:pPr>
    </w:p>
    <w:p w:rsidR="00AE5D93" w:rsidRDefault="00AE5D93" w:rsidP="00EE08D6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</w:rPr>
      </w:pPr>
    </w:p>
    <w:p w:rsidR="00AE5D93" w:rsidRDefault="00AE5D93" w:rsidP="00EE08D6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</w:rPr>
      </w:pPr>
    </w:p>
    <w:p w:rsidR="00AE5D93" w:rsidRPr="00EE08D6" w:rsidRDefault="00AE5D93" w:rsidP="00EE08D6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EE08D6">
        <w:rPr>
          <w:rFonts w:ascii="Arial" w:hAnsi="Arial" w:cs="Arial"/>
          <w:b/>
        </w:rPr>
        <w:t>11.  ЮРИДИЧЕСКИЕ АДРЕСА И БАНКОВСКИЕ РЕКВИЗИТЫ СТОРОН</w:t>
      </w:r>
    </w:p>
    <w:tbl>
      <w:tblPr>
        <w:tblW w:w="0" w:type="auto"/>
        <w:tblLook w:val="00A0"/>
      </w:tblPr>
      <w:tblGrid>
        <w:gridCol w:w="4785"/>
        <w:gridCol w:w="3828"/>
        <w:gridCol w:w="958"/>
      </w:tblGrid>
      <w:tr w:rsidR="00AE5D93" w:rsidRPr="00F47B74" w:rsidTr="00921DA4">
        <w:trPr>
          <w:gridAfter w:val="1"/>
          <w:wAfter w:w="958" w:type="dxa"/>
        </w:trPr>
        <w:tc>
          <w:tcPr>
            <w:tcW w:w="8613" w:type="dxa"/>
            <w:gridSpan w:val="2"/>
            <w:tcBorders>
              <w:top w:val="nil"/>
              <w:bottom w:val="nil"/>
              <w:right w:val="nil"/>
            </w:tcBorders>
          </w:tcPr>
          <w:p w:rsidR="00AE5D93" w:rsidRPr="00F14443" w:rsidRDefault="00AE5D93" w:rsidP="00921DA4">
            <w:pPr>
              <w:pStyle w:val="a"/>
              <w:spacing w:before="0" w:after="0" w:line="300" w:lineRule="auto"/>
              <w:rPr>
                <w:rFonts w:cs="Arial"/>
                <w:b/>
                <w:bCs/>
                <w:sz w:val="24"/>
                <w:szCs w:val="24"/>
                <w:u w:val="single"/>
              </w:rPr>
            </w:pPr>
            <w:r w:rsidRPr="00F14443">
              <w:rPr>
                <w:rFonts w:cs="Arial"/>
                <w:b/>
                <w:bCs/>
                <w:sz w:val="24"/>
                <w:szCs w:val="24"/>
                <w:u w:val="single"/>
              </w:rPr>
              <w:t>Покупатель</w:t>
            </w:r>
          </w:p>
          <w:p w:rsidR="00AE5D93" w:rsidRPr="00F14443" w:rsidRDefault="00AE5D93" w:rsidP="00921DA4">
            <w:pPr>
              <w:pStyle w:val="a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F14443">
              <w:rPr>
                <w:rFonts w:cs="Arial"/>
                <w:sz w:val="24"/>
                <w:szCs w:val="24"/>
              </w:rPr>
              <w:t>ОАО «Концерн Росэнергоатом»</w:t>
            </w:r>
          </w:p>
          <w:p w:rsidR="00AE5D93" w:rsidRPr="00F14443" w:rsidRDefault="00AE5D93" w:rsidP="00921DA4">
            <w:pPr>
              <w:pStyle w:val="a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F14443">
              <w:rPr>
                <w:rFonts w:cs="Arial"/>
                <w:sz w:val="24"/>
                <w:szCs w:val="24"/>
              </w:rPr>
              <w:t>Почтовый адрес: 109507 г. Москва, ул. Ферганская, 25</w:t>
            </w:r>
          </w:p>
          <w:p w:rsidR="00AE5D93" w:rsidRPr="00F14443" w:rsidRDefault="00AE5D93" w:rsidP="00921DA4">
            <w:pPr>
              <w:pStyle w:val="a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F14443">
              <w:rPr>
                <w:rFonts w:cs="Arial"/>
                <w:sz w:val="24"/>
                <w:szCs w:val="24"/>
              </w:rPr>
              <w:t>ИНН/КПП 7721632827/772101001</w:t>
            </w:r>
          </w:p>
          <w:p w:rsidR="00AE5D93" w:rsidRPr="00F14443" w:rsidRDefault="00AE5D93" w:rsidP="00921DA4">
            <w:pPr>
              <w:pStyle w:val="a"/>
              <w:spacing w:before="0" w:after="0" w:line="300" w:lineRule="auto"/>
              <w:rPr>
                <w:rFonts w:cs="Arial"/>
                <w:b/>
                <w:bCs/>
                <w:sz w:val="24"/>
                <w:szCs w:val="24"/>
                <w:u w:val="single"/>
              </w:rPr>
            </w:pPr>
            <w:r w:rsidRPr="00F14443">
              <w:rPr>
                <w:rFonts w:cs="Arial"/>
                <w:b/>
                <w:bCs/>
                <w:sz w:val="24"/>
                <w:szCs w:val="24"/>
                <w:u w:val="single"/>
              </w:rPr>
              <w:t>Грузополучатель:</w:t>
            </w:r>
          </w:p>
          <w:p w:rsidR="00AE5D93" w:rsidRPr="00F14443" w:rsidRDefault="00AE5D93" w:rsidP="00F8375A">
            <w:pPr>
              <w:pStyle w:val="a"/>
              <w:spacing w:before="0" w:after="0" w:line="240" w:lineRule="auto"/>
              <w:rPr>
                <w:rFonts w:cs="Arial"/>
                <w:sz w:val="24"/>
                <w:szCs w:val="24"/>
              </w:rPr>
            </w:pPr>
            <w:r w:rsidRPr="00F14443">
              <w:rPr>
                <w:rFonts w:cs="Arial"/>
                <w:sz w:val="24"/>
                <w:szCs w:val="24"/>
              </w:rPr>
              <w:t>Филиал ОАО «Концерн Росэнергоатом» «Смоленская атомная станция»</w:t>
            </w:r>
          </w:p>
          <w:p w:rsidR="00AE5D93" w:rsidRPr="00F14443" w:rsidRDefault="00AE5D93" w:rsidP="00F8375A">
            <w:pPr>
              <w:pStyle w:val="a"/>
              <w:spacing w:before="0" w:after="0" w:line="240" w:lineRule="auto"/>
              <w:rPr>
                <w:rFonts w:cs="Arial"/>
                <w:sz w:val="24"/>
                <w:szCs w:val="24"/>
              </w:rPr>
            </w:pPr>
            <w:r w:rsidRPr="00F14443">
              <w:rPr>
                <w:rFonts w:cs="Arial"/>
                <w:sz w:val="24"/>
                <w:szCs w:val="24"/>
              </w:rPr>
              <w:t>ИНН  7721632827, КПП  672443001</w:t>
            </w:r>
          </w:p>
          <w:p w:rsidR="00AE5D93" w:rsidRPr="00F14443" w:rsidRDefault="00AE5D93" w:rsidP="00F8375A">
            <w:pPr>
              <w:pStyle w:val="a"/>
              <w:spacing w:before="0" w:after="0" w:line="240" w:lineRule="auto"/>
              <w:jc w:val="left"/>
              <w:rPr>
                <w:rFonts w:cs="Arial"/>
                <w:sz w:val="24"/>
                <w:szCs w:val="24"/>
              </w:rPr>
            </w:pPr>
            <w:r w:rsidRPr="00F14443">
              <w:rPr>
                <w:rFonts w:cs="Arial"/>
                <w:sz w:val="24"/>
                <w:szCs w:val="24"/>
              </w:rPr>
              <w:t>216400, Смоленская область, г. Десногорск</w:t>
            </w:r>
          </w:p>
          <w:p w:rsidR="00AE5D93" w:rsidRPr="00F14443" w:rsidRDefault="00AE5D93" w:rsidP="00F8375A">
            <w:pPr>
              <w:pStyle w:val="a"/>
              <w:spacing w:before="0" w:after="0" w:line="240" w:lineRule="auto"/>
              <w:rPr>
                <w:rFonts w:cs="Arial"/>
                <w:sz w:val="24"/>
                <w:szCs w:val="24"/>
              </w:rPr>
            </w:pPr>
            <w:r w:rsidRPr="00F14443">
              <w:rPr>
                <w:rFonts w:cs="Arial"/>
                <w:sz w:val="24"/>
                <w:szCs w:val="24"/>
              </w:rPr>
              <w:t>Банк получателя:  «ГПБ» (ОАО) г. Москва</w:t>
            </w:r>
          </w:p>
          <w:p w:rsidR="00AE5D93" w:rsidRPr="00F14443" w:rsidRDefault="00AE5D93" w:rsidP="00F8375A">
            <w:pPr>
              <w:pStyle w:val="a"/>
              <w:spacing w:before="0" w:after="0" w:line="240" w:lineRule="auto"/>
              <w:rPr>
                <w:rFonts w:cs="Arial"/>
                <w:sz w:val="24"/>
                <w:szCs w:val="24"/>
              </w:rPr>
            </w:pPr>
            <w:r w:rsidRPr="00F14443">
              <w:rPr>
                <w:rFonts w:cs="Arial"/>
                <w:sz w:val="24"/>
                <w:szCs w:val="24"/>
              </w:rPr>
              <w:t>БИК 044525823  ИНН 7744001497</w:t>
            </w:r>
          </w:p>
          <w:p w:rsidR="00AE5D93" w:rsidRPr="00F14443" w:rsidRDefault="00AE5D93" w:rsidP="00F8375A">
            <w:pPr>
              <w:pStyle w:val="a"/>
              <w:spacing w:before="0" w:after="0" w:line="240" w:lineRule="auto"/>
              <w:rPr>
                <w:rFonts w:cs="Arial"/>
                <w:sz w:val="24"/>
                <w:szCs w:val="24"/>
              </w:rPr>
            </w:pPr>
            <w:r w:rsidRPr="00F14443">
              <w:rPr>
                <w:rFonts w:cs="Arial"/>
                <w:sz w:val="24"/>
                <w:szCs w:val="24"/>
              </w:rPr>
              <w:t xml:space="preserve">ОКПО 09807684      ОГРН 1027700167110     КПП банка 775001001 </w:t>
            </w:r>
          </w:p>
          <w:p w:rsidR="00AE5D93" w:rsidRPr="00F14443" w:rsidRDefault="00AE5D93" w:rsidP="00F8375A">
            <w:pPr>
              <w:pStyle w:val="a"/>
              <w:spacing w:before="0" w:after="0" w:line="240" w:lineRule="auto"/>
              <w:rPr>
                <w:rFonts w:cs="Arial"/>
                <w:sz w:val="24"/>
                <w:szCs w:val="24"/>
              </w:rPr>
            </w:pPr>
            <w:r w:rsidRPr="00F14443">
              <w:rPr>
                <w:rFonts w:cs="Arial"/>
                <w:sz w:val="24"/>
                <w:szCs w:val="24"/>
              </w:rPr>
              <w:t xml:space="preserve">К/счет 30101810200000000823 </w:t>
            </w:r>
          </w:p>
          <w:p w:rsidR="00AE5D93" w:rsidRPr="00F8375A" w:rsidRDefault="00AE5D93" w:rsidP="00F8375A">
            <w:pPr>
              <w:rPr>
                <w:rFonts w:ascii="Arial" w:hAnsi="Arial" w:cs="Arial"/>
              </w:rPr>
            </w:pPr>
            <w:r w:rsidRPr="00F8375A">
              <w:rPr>
                <w:rFonts w:ascii="Arial" w:hAnsi="Arial" w:cs="Arial"/>
              </w:rPr>
              <w:t>Р/сч</w:t>
            </w:r>
            <w:r>
              <w:rPr>
                <w:rFonts w:ascii="Arial" w:hAnsi="Arial" w:cs="Arial"/>
              </w:rPr>
              <w:t>ет</w:t>
            </w:r>
            <w:r w:rsidRPr="00F8375A">
              <w:rPr>
                <w:rFonts w:ascii="Arial" w:hAnsi="Arial" w:cs="Arial"/>
              </w:rPr>
              <w:t xml:space="preserve"> № 40702810292000000178 </w:t>
            </w:r>
          </w:p>
          <w:p w:rsidR="00AE5D93" w:rsidRDefault="00AE5D93" w:rsidP="00F8375A">
            <w:pPr>
              <w:rPr>
                <w:rFonts w:ascii="Arial" w:hAnsi="Arial" w:cs="Arial"/>
              </w:rPr>
            </w:pPr>
            <w:r w:rsidRPr="00F8375A">
              <w:rPr>
                <w:rFonts w:ascii="Arial" w:hAnsi="Arial" w:cs="Arial"/>
              </w:rPr>
              <w:t xml:space="preserve">ОКПО 09807684, </w:t>
            </w:r>
            <w:r>
              <w:rPr>
                <w:rFonts w:ascii="Arial" w:hAnsi="Arial" w:cs="Arial"/>
              </w:rPr>
              <w:t xml:space="preserve"> </w:t>
            </w:r>
            <w:r w:rsidRPr="00F8375A">
              <w:rPr>
                <w:rFonts w:ascii="Arial" w:hAnsi="Arial" w:cs="Arial"/>
              </w:rPr>
              <w:t>ОГРН 1027700167110</w:t>
            </w:r>
          </w:p>
          <w:p w:rsidR="00AE5D93" w:rsidRPr="00F8375A" w:rsidRDefault="00AE5D93" w:rsidP="00F8375A">
            <w:pPr>
              <w:rPr>
                <w:rFonts w:ascii="Arial" w:hAnsi="Arial" w:cs="Arial"/>
              </w:rPr>
            </w:pPr>
          </w:p>
          <w:p w:rsidR="00AE5D93" w:rsidRPr="00F14443" w:rsidRDefault="00AE5D93" w:rsidP="00921DA4">
            <w:pPr>
              <w:pStyle w:val="a"/>
              <w:spacing w:before="0" w:after="0" w:line="300" w:lineRule="auto"/>
              <w:rPr>
                <w:rFonts w:cs="Arial"/>
                <w:b/>
                <w:sz w:val="24"/>
                <w:szCs w:val="24"/>
                <w:u w:val="single"/>
              </w:rPr>
            </w:pPr>
            <w:r w:rsidRPr="00F14443">
              <w:rPr>
                <w:rFonts w:cs="Arial"/>
                <w:b/>
                <w:sz w:val="24"/>
                <w:szCs w:val="24"/>
                <w:u w:val="single"/>
              </w:rPr>
              <w:t>Поставщик:</w:t>
            </w:r>
          </w:p>
          <w:p w:rsidR="00AE5D93" w:rsidRPr="00F14443" w:rsidRDefault="00AE5D93" w:rsidP="00921DA4">
            <w:pPr>
              <w:pStyle w:val="a"/>
              <w:spacing w:before="0" w:after="0" w:line="300" w:lineRule="auto"/>
              <w:rPr>
                <w:rFonts w:cs="Arial"/>
                <w:sz w:val="24"/>
                <w:szCs w:val="24"/>
              </w:rPr>
            </w:pPr>
          </w:p>
          <w:p w:rsidR="00AE5D93" w:rsidRPr="00F14443" w:rsidRDefault="00AE5D93" w:rsidP="00921DA4">
            <w:pPr>
              <w:pStyle w:val="a"/>
              <w:spacing w:before="0" w:after="0" w:line="300" w:lineRule="auto"/>
              <w:rPr>
                <w:rFonts w:cs="Arial"/>
                <w:sz w:val="24"/>
                <w:szCs w:val="24"/>
              </w:rPr>
            </w:pPr>
          </w:p>
          <w:p w:rsidR="00AE5D93" w:rsidRPr="00F14443" w:rsidRDefault="00AE5D93" w:rsidP="00921DA4">
            <w:pPr>
              <w:pStyle w:val="a"/>
              <w:spacing w:before="0" w:after="0" w:line="300" w:lineRule="auto"/>
              <w:rPr>
                <w:rFonts w:cs="Arial"/>
                <w:sz w:val="24"/>
                <w:szCs w:val="24"/>
              </w:rPr>
            </w:pPr>
          </w:p>
          <w:p w:rsidR="00AE5D93" w:rsidRPr="00F14443" w:rsidRDefault="00AE5D93" w:rsidP="00315E15">
            <w:pPr>
              <w:pStyle w:val="a"/>
              <w:spacing w:before="0" w:after="0" w:line="300" w:lineRule="auto"/>
              <w:rPr>
                <w:rFonts w:cs="Arial"/>
                <w:sz w:val="24"/>
                <w:szCs w:val="24"/>
              </w:rPr>
            </w:pPr>
          </w:p>
        </w:tc>
      </w:tr>
      <w:tr w:rsidR="00AE5D93" w:rsidRPr="00F47B74" w:rsidTr="00E04DB7">
        <w:trPr>
          <w:trHeight w:val="591"/>
        </w:trPr>
        <w:tc>
          <w:tcPr>
            <w:tcW w:w="4785" w:type="dxa"/>
          </w:tcPr>
          <w:p w:rsidR="00AE5D93" w:rsidRPr="00F14443" w:rsidRDefault="00AE5D93" w:rsidP="00921DA4">
            <w:pPr>
              <w:pStyle w:val="a"/>
              <w:spacing w:before="0" w:after="0" w:line="300" w:lineRule="auto"/>
              <w:jc w:val="center"/>
              <w:rPr>
                <w:rFonts w:cs="Arial"/>
                <w:sz w:val="24"/>
                <w:szCs w:val="24"/>
              </w:rPr>
            </w:pPr>
            <w:r w:rsidRPr="00F14443">
              <w:rPr>
                <w:rFonts w:cs="Arial"/>
                <w:b/>
                <w:bCs/>
                <w:sz w:val="24"/>
                <w:szCs w:val="24"/>
              </w:rPr>
              <w:t>От Покупателя:</w:t>
            </w:r>
          </w:p>
        </w:tc>
        <w:tc>
          <w:tcPr>
            <w:tcW w:w="4786" w:type="dxa"/>
            <w:gridSpan w:val="2"/>
          </w:tcPr>
          <w:p w:rsidR="00AE5D93" w:rsidRPr="00F14443" w:rsidRDefault="00AE5D93" w:rsidP="00E04DB7">
            <w:pPr>
              <w:pStyle w:val="a"/>
              <w:pBdr>
                <w:left w:val="single" w:sz="4" w:space="1" w:color="auto"/>
              </w:pBdr>
              <w:spacing w:before="0" w:after="0" w:line="300" w:lineRule="auto"/>
              <w:ind w:left="-105"/>
              <w:jc w:val="center"/>
              <w:rPr>
                <w:rFonts w:cs="Arial"/>
                <w:sz w:val="24"/>
                <w:szCs w:val="24"/>
              </w:rPr>
            </w:pPr>
            <w:r w:rsidRPr="00F14443">
              <w:rPr>
                <w:rFonts w:cs="Arial"/>
                <w:b/>
                <w:bCs/>
                <w:sz w:val="24"/>
                <w:szCs w:val="24"/>
              </w:rPr>
              <w:t>От Поставщика:</w:t>
            </w:r>
          </w:p>
        </w:tc>
      </w:tr>
      <w:tr w:rsidR="00AE5D93" w:rsidRPr="00F47B74" w:rsidTr="00E04DB7">
        <w:trPr>
          <w:trHeight w:val="2190"/>
        </w:trPr>
        <w:tc>
          <w:tcPr>
            <w:tcW w:w="4785" w:type="dxa"/>
          </w:tcPr>
          <w:p w:rsidR="00AE5D93" w:rsidRPr="00F14443" w:rsidRDefault="00AE5D93" w:rsidP="00921DA4">
            <w:pPr>
              <w:pStyle w:val="a"/>
              <w:spacing w:before="0" w:after="0" w:line="300" w:lineRule="auto"/>
              <w:jc w:val="center"/>
              <w:rPr>
                <w:rFonts w:cs="Arial"/>
                <w:bCs/>
                <w:sz w:val="24"/>
                <w:szCs w:val="24"/>
              </w:rPr>
            </w:pPr>
            <w:r w:rsidRPr="00F14443">
              <w:rPr>
                <w:rFonts w:cs="Arial"/>
                <w:bCs/>
                <w:sz w:val="24"/>
                <w:szCs w:val="24"/>
              </w:rPr>
              <w:t xml:space="preserve">ОАО «Концерн Росэнергоатом» </w:t>
            </w:r>
          </w:p>
          <w:p w:rsidR="00AE5D93" w:rsidRPr="00F14443" w:rsidRDefault="00AE5D93" w:rsidP="00921DA4">
            <w:pPr>
              <w:pStyle w:val="a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F14443">
              <w:rPr>
                <w:rFonts w:cs="Arial"/>
                <w:sz w:val="24"/>
                <w:szCs w:val="24"/>
              </w:rPr>
              <w:t>Заместитель генерального  директора – директор филиала ОАО «Концерн Росэнергоатом» «Смоленская атомная станция»</w:t>
            </w:r>
          </w:p>
        </w:tc>
        <w:tc>
          <w:tcPr>
            <w:tcW w:w="4786" w:type="dxa"/>
            <w:gridSpan w:val="2"/>
          </w:tcPr>
          <w:p w:rsidR="00AE5D93" w:rsidRPr="00F14443" w:rsidRDefault="00AE5D93" w:rsidP="00E04DB7">
            <w:pPr>
              <w:pStyle w:val="a"/>
              <w:pBdr>
                <w:left w:val="single" w:sz="4" w:space="1" w:color="auto"/>
              </w:pBdr>
              <w:spacing w:before="0" w:after="0" w:line="300" w:lineRule="auto"/>
              <w:ind w:left="-105"/>
              <w:rPr>
                <w:rFonts w:cs="Arial"/>
                <w:sz w:val="24"/>
                <w:szCs w:val="24"/>
              </w:rPr>
            </w:pPr>
            <w:r w:rsidRPr="00F14443">
              <w:rPr>
                <w:rFonts w:cs="Arial"/>
                <w:sz w:val="24"/>
                <w:szCs w:val="24"/>
              </w:rPr>
              <w:t xml:space="preserve">     </w:t>
            </w:r>
          </w:p>
        </w:tc>
      </w:tr>
      <w:tr w:rsidR="00AE5D93" w:rsidRPr="00F47B74" w:rsidTr="00E04DB7">
        <w:tc>
          <w:tcPr>
            <w:tcW w:w="4785" w:type="dxa"/>
          </w:tcPr>
          <w:p w:rsidR="00AE5D93" w:rsidRPr="00F14443" w:rsidRDefault="00AE5D93" w:rsidP="008B21CD">
            <w:pPr>
              <w:pStyle w:val="a"/>
              <w:spacing w:before="0" w:after="0" w:line="300" w:lineRule="auto"/>
              <w:rPr>
                <w:rFonts w:cs="Arial"/>
                <w:bCs/>
                <w:sz w:val="24"/>
                <w:szCs w:val="24"/>
              </w:rPr>
            </w:pPr>
            <w:r w:rsidRPr="00F14443">
              <w:rPr>
                <w:rFonts w:cs="Arial"/>
                <w:sz w:val="24"/>
                <w:szCs w:val="24"/>
              </w:rPr>
              <w:t xml:space="preserve">__________________А.Ю. Петров                          </w:t>
            </w:r>
          </w:p>
        </w:tc>
        <w:tc>
          <w:tcPr>
            <w:tcW w:w="4786" w:type="dxa"/>
            <w:gridSpan w:val="2"/>
          </w:tcPr>
          <w:p w:rsidR="00AE5D93" w:rsidRPr="00F14443" w:rsidRDefault="00AE5D93" w:rsidP="00E04DB7">
            <w:pPr>
              <w:pStyle w:val="a"/>
              <w:pBdr>
                <w:left w:val="single" w:sz="4" w:space="1" w:color="auto"/>
              </w:pBdr>
              <w:spacing w:before="0" w:after="0" w:line="300" w:lineRule="auto"/>
              <w:ind w:left="-105"/>
              <w:rPr>
                <w:rFonts w:cs="Arial"/>
                <w:sz w:val="24"/>
                <w:szCs w:val="24"/>
              </w:rPr>
            </w:pPr>
            <w:r w:rsidRPr="00F14443">
              <w:rPr>
                <w:rFonts w:cs="Arial"/>
                <w:sz w:val="24"/>
                <w:szCs w:val="24"/>
              </w:rPr>
              <w:t xml:space="preserve">________________ </w:t>
            </w:r>
          </w:p>
        </w:tc>
      </w:tr>
      <w:tr w:rsidR="00AE5D93" w:rsidRPr="00F47B74" w:rsidTr="00E04DB7">
        <w:trPr>
          <w:trHeight w:val="967"/>
        </w:trPr>
        <w:tc>
          <w:tcPr>
            <w:tcW w:w="4785" w:type="dxa"/>
          </w:tcPr>
          <w:p w:rsidR="00AE5D93" w:rsidRPr="00F14443" w:rsidRDefault="00AE5D93" w:rsidP="00921DA4">
            <w:pPr>
              <w:pStyle w:val="a"/>
              <w:spacing w:before="0" w:after="0" w:line="300" w:lineRule="auto"/>
              <w:jc w:val="center"/>
              <w:rPr>
                <w:rFonts w:cs="Arial"/>
                <w:sz w:val="24"/>
                <w:szCs w:val="24"/>
              </w:rPr>
            </w:pPr>
          </w:p>
          <w:p w:rsidR="00AE5D93" w:rsidRPr="00F14443" w:rsidRDefault="00AE5D93" w:rsidP="008B21CD">
            <w:pPr>
              <w:pStyle w:val="a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F14443">
              <w:rPr>
                <w:rFonts w:cs="Arial"/>
                <w:sz w:val="24"/>
                <w:szCs w:val="24"/>
              </w:rPr>
              <w:t>«______»_________________ 201_г.</w:t>
            </w:r>
          </w:p>
          <w:p w:rsidR="00AE5D93" w:rsidRPr="00F14443" w:rsidRDefault="00AE5D93" w:rsidP="00921DA4">
            <w:pPr>
              <w:pStyle w:val="a"/>
              <w:spacing w:before="0" w:after="0" w:line="300" w:lineRule="auto"/>
              <w:jc w:val="center"/>
              <w:rPr>
                <w:rFonts w:cs="Arial"/>
                <w:sz w:val="24"/>
                <w:szCs w:val="24"/>
              </w:rPr>
            </w:pPr>
            <w:r w:rsidRPr="00F14443">
              <w:rPr>
                <w:rFonts w:cs="Arial"/>
                <w:sz w:val="24"/>
                <w:szCs w:val="24"/>
              </w:rPr>
              <w:t>М.П.</w:t>
            </w:r>
          </w:p>
        </w:tc>
        <w:tc>
          <w:tcPr>
            <w:tcW w:w="4786" w:type="dxa"/>
            <w:gridSpan w:val="2"/>
          </w:tcPr>
          <w:p w:rsidR="00AE5D93" w:rsidRPr="00F14443" w:rsidRDefault="00AE5D93" w:rsidP="00E04DB7">
            <w:pPr>
              <w:pStyle w:val="a"/>
              <w:pBdr>
                <w:left w:val="single" w:sz="4" w:space="1" w:color="auto"/>
              </w:pBdr>
              <w:spacing w:before="0" w:after="0" w:line="300" w:lineRule="auto"/>
              <w:ind w:left="-105"/>
              <w:rPr>
                <w:rFonts w:cs="Arial"/>
                <w:sz w:val="24"/>
                <w:szCs w:val="24"/>
              </w:rPr>
            </w:pPr>
          </w:p>
          <w:p w:rsidR="00AE5D93" w:rsidRPr="00F14443" w:rsidRDefault="00AE5D93" w:rsidP="00E04DB7">
            <w:pPr>
              <w:pStyle w:val="a"/>
              <w:pBdr>
                <w:left w:val="single" w:sz="4" w:space="1" w:color="auto"/>
              </w:pBdr>
              <w:spacing w:before="0" w:after="0" w:line="300" w:lineRule="auto"/>
              <w:ind w:left="-105"/>
              <w:rPr>
                <w:rFonts w:cs="Arial"/>
                <w:sz w:val="24"/>
                <w:szCs w:val="24"/>
              </w:rPr>
            </w:pPr>
            <w:r w:rsidRPr="00F14443">
              <w:rPr>
                <w:rFonts w:cs="Arial"/>
                <w:sz w:val="24"/>
                <w:szCs w:val="24"/>
              </w:rPr>
              <w:t>«______»_________________ 201_г.</w:t>
            </w:r>
          </w:p>
          <w:p w:rsidR="00AE5D93" w:rsidRPr="00F14443" w:rsidRDefault="00AE5D93" w:rsidP="00E04DB7">
            <w:pPr>
              <w:pStyle w:val="a"/>
              <w:pBdr>
                <w:left w:val="single" w:sz="4" w:space="1" w:color="auto"/>
              </w:pBdr>
              <w:spacing w:before="0" w:after="0" w:line="300" w:lineRule="auto"/>
              <w:ind w:left="-105"/>
              <w:jc w:val="center"/>
              <w:rPr>
                <w:rFonts w:cs="Arial"/>
                <w:sz w:val="24"/>
                <w:szCs w:val="24"/>
              </w:rPr>
            </w:pPr>
            <w:r w:rsidRPr="00F14443">
              <w:rPr>
                <w:rFonts w:cs="Arial"/>
                <w:sz w:val="24"/>
                <w:szCs w:val="24"/>
              </w:rPr>
              <w:t>М.П.</w:t>
            </w:r>
          </w:p>
        </w:tc>
      </w:tr>
    </w:tbl>
    <w:p w:rsidR="00AE5D93" w:rsidRPr="00F47B74" w:rsidRDefault="00AE5D93" w:rsidP="00475BAB">
      <w:pPr>
        <w:pStyle w:val="a"/>
        <w:tabs>
          <w:tab w:val="clear" w:pos="680"/>
          <w:tab w:val="left" w:pos="708"/>
        </w:tabs>
        <w:spacing w:before="0" w:after="0" w:line="300" w:lineRule="auto"/>
        <w:rPr>
          <w:rFonts w:cs="Arial"/>
          <w:sz w:val="24"/>
          <w:szCs w:val="24"/>
        </w:rPr>
      </w:pPr>
    </w:p>
    <w:sectPr w:rsidR="00AE5D93" w:rsidRPr="00F47B74" w:rsidSect="008213A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D93" w:rsidRDefault="00AE5D93" w:rsidP="009509F5">
      <w:r>
        <w:separator/>
      </w:r>
    </w:p>
  </w:endnote>
  <w:endnote w:type="continuationSeparator" w:id="0">
    <w:p w:rsidR="00AE5D93" w:rsidRDefault="00AE5D93" w:rsidP="009509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D93" w:rsidRDefault="00AE5D93">
    <w:pPr>
      <w:pStyle w:val="Footer"/>
      <w:jc w:val="right"/>
    </w:pPr>
    <w:fldSimple w:instr=" PAGE   \* MERGEFORMAT ">
      <w:r>
        <w:rPr>
          <w:noProof/>
        </w:rPr>
        <w:t>10</w:t>
      </w:r>
    </w:fldSimple>
  </w:p>
  <w:p w:rsidR="00AE5D93" w:rsidRDefault="00AE5D9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D93" w:rsidRDefault="00AE5D93" w:rsidP="009509F5">
      <w:r>
        <w:separator/>
      </w:r>
    </w:p>
  </w:footnote>
  <w:footnote w:type="continuationSeparator" w:id="0">
    <w:p w:rsidR="00AE5D93" w:rsidRDefault="00AE5D93" w:rsidP="009509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E07B0A"/>
    <w:multiLevelType w:val="hybridMultilevel"/>
    <w:tmpl w:val="3E906BEC"/>
    <w:lvl w:ilvl="0" w:tplc="244A93E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4079"/>
    <w:rsid w:val="00013415"/>
    <w:rsid w:val="00014790"/>
    <w:rsid w:val="000222C5"/>
    <w:rsid w:val="00030EB2"/>
    <w:rsid w:val="00033083"/>
    <w:rsid w:val="00050846"/>
    <w:rsid w:val="00064B79"/>
    <w:rsid w:val="00065C6A"/>
    <w:rsid w:val="00067CA4"/>
    <w:rsid w:val="00087F4D"/>
    <w:rsid w:val="000A4F1C"/>
    <w:rsid w:val="000B6134"/>
    <w:rsid w:val="000C2C1F"/>
    <w:rsid w:val="000D4068"/>
    <w:rsid w:val="000E06D4"/>
    <w:rsid w:val="000E29FC"/>
    <w:rsid w:val="000E7B2C"/>
    <w:rsid w:val="000F21CD"/>
    <w:rsid w:val="00143FF6"/>
    <w:rsid w:val="001723F4"/>
    <w:rsid w:val="00184C70"/>
    <w:rsid w:val="001870EE"/>
    <w:rsid w:val="00187BBA"/>
    <w:rsid w:val="0019463C"/>
    <w:rsid w:val="001C51BF"/>
    <w:rsid w:val="002156E4"/>
    <w:rsid w:val="00222C37"/>
    <w:rsid w:val="0023046D"/>
    <w:rsid w:val="00244AFD"/>
    <w:rsid w:val="002558FE"/>
    <w:rsid w:val="00267F46"/>
    <w:rsid w:val="00271866"/>
    <w:rsid w:val="00273E08"/>
    <w:rsid w:val="00293EF2"/>
    <w:rsid w:val="00295660"/>
    <w:rsid w:val="00295F6F"/>
    <w:rsid w:val="002972FF"/>
    <w:rsid w:val="002A0E55"/>
    <w:rsid w:val="002C327B"/>
    <w:rsid w:val="002C7153"/>
    <w:rsid w:val="002C7AE5"/>
    <w:rsid w:val="002E3DA6"/>
    <w:rsid w:val="002F2BCE"/>
    <w:rsid w:val="00315E15"/>
    <w:rsid w:val="00323FA9"/>
    <w:rsid w:val="003410BF"/>
    <w:rsid w:val="00350A8D"/>
    <w:rsid w:val="00350D40"/>
    <w:rsid w:val="00354A6E"/>
    <w:rsid w:val="00394565"/>
    <w:rsid w:val="003A1E1D"/>
    <w:rsid w:val="003B097B"/>
    <w:rsid w:val="003B4212"/>
    <w:rsid w:val="003C1970"/>
    <w:rsid w:val="003C19D4"/>
    <w:rsid w:val="003C714C"/>
    <w:rsid w:val="003D3E03"/>
    <w:rsid w:val="003F1D5F"/>
    <w:rsid w:val="003F2D97"/>
    <w:rsid w:val="003F7A6C"/>
    <w:rsid w:val="00421D47"/>
    <w:rsid w:val="00424EED"/>
    <w:rsid w:val="00426018"/>
    <w:rsid w:val="00437D1F"/>
    <w:rsid w:val="00452717"/>
    <w:rsid w:val="00452C8A"/>
    <w:rsid w:val="00466694"/>
    <w:rsid w:val="004711FB"/>
    <w:rsid w:val="00475BAB"/>
    <w:rsid w:val="00487459"/>
    <w:rsid w:val="004A6DAB"/>
    <w:rsid w:val="004A7956"/>
    <w:rsid w:val="004F1659"/>
    <w:rsid w:val="00510E29"/>
    <w:rsid w:val="00511C7A"/>
    <w:rsid w:val="005216EC"/>
    <w:rsid w:val="005330E5"/>
    <w:rsid w:val="00535D06"/>
    <w:rsid w:val="00560DEC"/>
    <w:rsid w:val="00565BE8"/>
    <w:rsid w:val="00570BDF"/>
    <w:rsid w:val="005809C3"/>
    <w:rsid w:val="00584227"/>
    <w:rsid w:val="005956AD"/>
    <w:rsid w:val="005B063A"/>
    <w:rsid w:val="005C13D9"/>
    <w:rsid w:val="005D1EE9"/>
    <w:rsid w:val="005D36AE"/>
    <w:rsid w:val="00621771"/>
    <w:rsid w:val="00675BFD"/>
    <w:rsid w:val="00684F7C"/>
    <w:rsid w:val="006909FA"/>
    <w:rsid w:val="006C4079"/>
    <w:rsid w:val="006D6479"/>
    <w:rsid w:val="006E76B9"/>
    <w:rsid w:val="006F1112"/>
    <w:rsid w:val="006F1AED"/>
    <w:rsid w:val="00704055"/>
    <w:rsid w:val="00711621"/>
    <w:rsid w:val="00715EC7"/>
    <w:rsid w:val="007353A2"/>
    <w:rsid w:val="00743378"/>
    <w:rsid w:val="00774F05"/>
    <w:rsid w:val="00783B13"/>
    <w:rsid w:val="007846FB"/>
    <w:rsid w:val="0078497A"/>
    <w:rsid w:val="007A5214"/>
    <w:rsid w:val="007C41B4"/>
    <w:rsid w:val="007D7F54"/>
    <w:rsid w:val="007E25AA"/>
    <w:rsid w:val="007F2A7C"/>
    <w:rsid w:val="007F5771"/>
    <w:rsid w:val="007F6ED5"/>
    <w:rsid w:val="00810DC4"/>
    <w:rsid w:val="008130DB"/>
    <w:rsid w:val="00815717"/>
    <w:rsid w:val="008213A5"/>
    <w:rsid w:val="00826965"/>
    <w:rsid w:val="00844849"/>
    <w:rsid w:val="008467F2"/>
    <w:rsid w:val="00860C06"/>
    <w:rsid w:val="00875CEB"/>
    <w:rsid w:val="00885FAE"/>
    <w:rsid w:val="00886354"/>
    <w:rsid w:val="008871CC"/>
    <w:rsid w:val="00894B5F"/>
    <w:rsid w:val="008B21CD"/>
    <w:rsid w:val="008E41E2"/>
    <w:rsid w:val="008E580E"/>
    <w:rsid w:val="008F32D7"/>
    <w:rsid w:val="00921DA4"/>
    <w:rsid w:val="00921DAF"/>
    <w:rsid w:val="00922AA1"/>
    <w:rsid w:val="00923754"/>
    <w:rsid w:val="00927A6C"/>
    <w:rsid w:val="009509F5"/>
    <w:rsid w:val="009531D4"/>
    <w:rsid w:val="00981272"/>
    <w:rsid w:val="009A28BE"/>
    <w:rsid w:val="009E40A9"/>
    <w:rsid w:val="009F1166"/>
    <w:rsid w:val="00A07FEA"/>
    <w:rsid w:val="00A16CAC"/>
    <w:rsid w:val="00A16FF5"/>
    <w:rsid w:val="00A17A28"/>
    <w:rsid w:val="00A53C1D"/>
    <w:rsid w:val="00A6058A"/>
    <w:rsid w:val="00A66B4A"/>
    <w:rsid w:val="00A82447"/>
    <w:rsid w:val="00A93D28"/>
    <w:rsid w:val="00AD4A2D"/>
    <w:rsid w:val="00AD5913"/>
    <w:rsid w:val="00AE5D93"/>
    <w:rsid w:val="00B25FBB"/>
    <w:rsid w:val="00B33736"/>
    <w:rsid w:val="00B40951"/>
    <w:rsid w:val="00B5129D"/>
    <w:rsid w:val="00B87152"/>
    <w:rsid w:val="00B904B0"/>
    <w:rsid w:val="00B94D92"/>
    <w:rsid w:val="00BA356F"/>
    <w:rsid w:val="00BF28FC"/>
    <w:rsid w:val="00BF3893"/>
    <w:rsid w:val="00C17710"/>
    <w:rsid w:val="00C43835"/>
    <w:rsid w:val="00C956F9"/>
    <w:rsid w:val="00CA2EC4"/>
    <w:rsid w:val="00CB2A92"/>
    <w:rsid w:val="00CB4D9E"/>
    <w:rsid w:val="00CE2341"/>
    <w:rsid w:val="00CE2869"/>
    <w:rsid w:val="00CF6D6F"/>
    <w:rsid w:val="00D1025E"/>
    <w:rsid w:val="00D17E75"/>
    <w:rsid w:val="00D21319"/>
    <w:rsid w:val="00D463FD"/>
    <w:rsid w:val="00D52FA6"/>
    <w:rsid w:val="00D605DC"/>
    <w:rsid w:val="00D631E7"/>
    <w:rsid w:val="00D70663"/>
    <w:rsid w:val="00D71DB0"/>
    <w:rsid w:val="00D7643D"/>
    <w:rsid w:val="00D7754B"/>
    <w:rsid w:val="00D916F0"/>
    <w:rsid w:val="00D94475"/>
    <w:rsid w:val="00DB1C85"/>
    <w:rsid w:val="00DB6935"/>
    <w:rsid w:val="00DE3BDB"/>
    <w:rsid w:val="00DF5048"/>
    <w:rsid w:val="00DF76E1"/>
    <w:rsid w:val="00DF77FF"/>
    <w:rsid w:val="00E02CEF"/>
    <w:rsid w:val="00E03678"/>
    <w:rsid w:val="00E042D7"/>
    <w:rsid w:val="00E04DB7"/>
    <w:rsid w:val="00E0752C"/>
    <w:rsid w:val="00E1148E"/>
    <w:rsid w:val="00E20CBF"/>
    <w:rsid w:val="00E42022"/>
    <w:rsid w:val="00E43AE4"/>
    <w:rsid w:val="00E62449"/>
    <w:rsid w:val="00E64BE8"/>
    <w:rsid w:val="00E65389"/>
    <w:rsid w:val="00E7067E"/>
    <w:rsid w:val="00E7282B"/>
    <w:rsid w:val="00E807A3"/>
    <w:rsid w:val="00E921D7"/>
    <w:rsid w:val="00E949C8"/>
    <w:rsid w:val="00EA0302"/>
    <w:rsid w:val="00EA29B6"/>
    <w:rsid w:val="00EA3AB3"/>
    <w:rsid w:val="00EA5F08"/>
    <w:rsid w:val="00EC578E"/>
    <w:rsid w:val="00EE08D6"/>
    <w:rsid w:val="00F02E51"/>
    <w:rsid w:val="00F03DA9"/>
    <w:rsid w:val="00F14443"/>
    <w:rsid w:val="00F171E8"/>
    <w:rsid w:val="00F17FDE"/>
    <w:rsid w:val="00F47B74"/>
    <w:rsid w:val="00F54C71"/>
    <w:rsid w:val="00F662ED"/>
    <w:rsid w:val="00F66D09"/>
    <w:rsid w:val="00F8375A"/>
    <w:rsid w:val="00F94AE0"/>
    <w:rsid w:val="00FB76E1"/>
    <w:rsid w:val="00FC6147"/>
    <w:rsid w:val="00FE7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07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основной_САЭС"/>
    <w:basedOn w:val="Normal"/>
    <w:link w:val="a0"/>
    <w:uiPriority w:val="99"/>
    <w:rsid w:val="006C4079"/>
    <w:pPr>
      <w:suppressLineNumbers/>
      <w:tabs>
        <w:tab w:val="left" w:pos="680"/>
      </w:tabs>
      <w:suppressAutoHyphens/>
      <w:spacing w:before="120" w:after="120" w:line="360" w:lineRule="auto"/>
      <w:jc w:val="both"/>
    </w:pPr>
    <w:rPr>
      <w:rFonts w:ascii="Arial" w:eastAsia="Calibri" w:hAnsi="Arial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6C4079"/>
    <w:pPr>
      <w:ind w:left="1188"/>
    </w:pPr>
    <w:rPr>
      <w:rFonts w:ascii="Arial" w:hAnsi="Arial" w:cs="Arial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6C4079"/>
    <w:rPr>
      <w:rFonts w:ascii="Arial" w:hAnsi="Arial" w:cs="Arial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6C4079"/>
    <w:rPr>
      <w:rFonts w:cs="Times New Roman"/>
    </w:rPr>
  </w:style>
  <w:style w:type="paragraph" w:styleId="Header">
    <w:name w:val="header"/>
    <w:basedOn w:val="Normal"/>
    <w:link w:val="HeaderChar"/>
    <w:uiPriority w:val="99"/>
    <w:rsid w:val="006C4079"/>
    <w:pPr>
      <w:widowControl w:val="0"/>
      <w:numPr>
        <w:ilvl w:val="12"/>
      </w:numPr>
      <w:tabs>
        <w:tab w:val="center" w:pos="4536"/>
        <w:tab w:val="right" w:pos="9072"/>
      </w:tabs>
      <w:spacing w:line="360" w:lineRule="auto"/>
      <w:jc w:val="both"/>
    </w:pPr>
    <w:rPr>
      <w:rFonts w:ascii="Arial" w:hAnsi="Arial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C4079"/>
    <w:rPr>
      <w:rFonts w:ascii="Arial" w:hAnsi="Arial" w:cs="Times New Roman"/>
      <w:sz w:val="20"/>
      <w:szCs w:val="20"/>
      <w:lang w:eastAsia="ru-RU"/>
    </w:rPr>
  </w:style>
  <w:style w:type="character" w:customStyle="1" w:styleId="a0">
    <w:name w:val="основной_САЭС Знак"/>
    <w:link w:val="a"/>
    <w:uiPriority w:val="99"/>
    <w:locked/>
    <w:rsid w:val="006C4079"/>
    <w:rPr>
      <w:rFonts w:ascii="Arial" w:hAnsi="Arial"/>
      <w:sz w:val="20"/>
      <w:lang w:eastAsia="ru-RU"/>
    </w:rPr>
  </w:style>
  <w:style w:type="paragraph" w:styleId="ListParagraph">
    <w:name w:val="List Paragraph"/>
    <w:basedOn w:val="Normal"/>
    <w:uiPriority w:val="99"/>
    <w:qFormat/>
    <w:rsid w:val="003B097B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9509F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509F5"/>
    <w:rPr>
      <w:rFonts w:ascii="Times New Roman" w:hAnsi="Times New Roman" w:cs="Times New Roman"/>
      <w:sz w:val="24"/>
      <w:szCs w:val="24"/>
      <w:lang w:eastAsia="ru-RU"/>
    </w:rPr>
  </w:style>
  <w:style w:type="paragraph" w:styleId="NoSpacing">
    <w:name w:val="No Spacing"/>
    <w:link w:val="NoSpacingChar"/>
    <w:uiPriority w:val="99"/>
    <w:qFormat/>
    <w:rsid w:val="009509F5"/>
    <w:rPr>
      <w:rFonts w:eastAsia="Times New Roman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9509F5"/>
    <w:rPr>
      <w:rFonts w:eastAsia="Times New Roman" w:cs="Times New Roman"/>
      <w:sz w:val="22"/>
      <w:szCs w:val="22"/>
      <w:lang w:val="ru-RU" w:eastAsia="en-US" w:bidi="ar-SA"/>
    </w:rPr>
  </w:style>
  <w:style w:type="character" w:styleId="Hyperlink">
    <w:name w:val="Hyperlink"/>
    <w:basedOn w:val="DefaultParagraphFont"/>
    <w:uiPriority w:val="99"/>
    <w:rsid w:val="003C714C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8B21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8497A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79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anchenko@sae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10</Pages>
  <Words>3156</Words>
  <Characters>17994</Characters>
  <Application>Microsoft Office Outlook</Application>
  <DocSecurity>0</DocSecurity>
  <Lines>0</Lines>
  <Paragraphs>0</Paragraphs>
  <ScaleCrop>false</ScaleCrop>
  <Company>САЭС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</dc:title>
  <dc:subject/>
  <dc:creator>GavrilovAV</dc:creator>
  <cp:keywords/>
  <dc:description/>
  <cp:lastModifiedBy>Panchenko</cp:lastModifiedBy>
  <cp:revision>7</cp:revision>
  <cp:lastPrinted>2011-11-18T07:24:00Z</cp:lastPrinted>
  <dcterms:created xsi:type="dcterms:W3CDTF">2011-11-17T12:47:00Z</dcterms:created>
  <dcterms:modified xsi:type="dcterms:W3CDTF">2011-11-18T07:26:00Z</dcterms:modified>
</cp:coreProperties>
</file>